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A44CA4" w:rsidRPr="0095772E" w:rsidTr="005E2DB5">
        <w:trPr>
          <w:trHeight w:val="7907"/>
        </w:trPr>
        <w:tc>
          <w:tcPr>
            <w:tcW w:w="4643" w:type="dxa"/>
          </w:tcPr>
          <w:p w:rsidR="00A44CA4" w:rsidRPr="00E63C30" w:rsidRDefault="00A44CA4" w:rsidP="0095772E">
            <w:pPr>
              <w:rPr>
                <w:sz w:val="20"/>
                <w:szCs w:val="20"/>
              </w:rPr>
            </w:pPr>
            <w:r w:rsidRPr="00E63C30">
              <w:rPr>
                <w:sz w:val="20"/>
                <w:szCs w:val="20"/>
              </w:rPr>
              <w:t>УДК 614.2</w:t>
            </w:r>
          </w:p>
          <w:p w:rsidR="00A44CA4" w:rsidRPr="00E63C30" w:rsidRDefault="00A44CA4" w:rsidP="0095772E">
            <w:pPr>
              <w:rPr>
                <w:sz w:val="20"/>
                <w:szCs w:val="20"/>
              </w:rPr>
            </w:pPr>
          </w:p>
          <w:p w:rsidR="00A44CA4" w:rsidRPr="00E63C30" w:rsidRDefault="00A44CA4" w:rsidP="0095772E">
            <w:pPr>
              <w:rPr>
                <w:b/>
                <w:sz w:val="20"/>
                <w:szCs w:val="20"/>
              </w:rPr>
            </w:pPr>
            <w:r w:rsidRPr="00E63C30">
              <w:rPr>
                <w:b/>
                <w:sz w:val="20"/>
                <w:szCs w:val="20"/>
              </w:rPr>
              <w:t>ИССЛЕДОВАНИЕ МЕДИКО</w:t>
            </w:r>
            <w:r>
              <w:rPr>
                <w:b/>
                <w:sz w:val="20"/>
                <w:szCs w:val="20"/>
              </w:rPr>
              <w:t>-</w:t>
            </w:r>
            <w:r w:rsidRPr="00E63C30">
              <w:rPr>
                <w:b/>
                <w:sz w:val="20"/>
                <w:szCs w:val="20"/>
              </w:rPr>
              <w:t>СОЦИАЛЬНЫХ И ЭТИЧЕСКИХ АСПЕКТОВ ДЕЯТЕЛЬНОСТИ МЕДИЦИНСКИХ РАБОТНИКОВ В РАМКАХ ПРОФИЛАКТИКИ ЗДОРОВОГО ОБРАЗА ЖИЗНИ В МОЛОДЕЖНОЙ СРЕДЕ</w:t>
            </w:r>
          </w:p>
          <w:p w:rsidR="00A44CA4" w:rsidRPr="00E63C30" w:rsidRDefault="00A44CA4" w:rsidP="0095772E">
            <w:pPr>
              <w:rPr>
                <w:b/>
                <w:sz w:val="20"/>
                <w:szCs w:val="20"/>
              </w:rPr>
            </w:pPr>
          </w:p>
          <w:p w:rsidR="00A44CA4" w:rsidRPr="005E2DB5" w:rsidRDefault="00A44CA4" w:rsidP="0095772E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  <w:r w:rsidRPr="00E63C30">
              <w:rPr>
                <w:sz w:val="20"/>
                <w:szCs w:val="20"/>
              </w:rPr>
              <w:t>Шаповалов Константин Владимирович</w:t>
            </w:r>
            <w:r w:rsidRPr="00E63C30">
              <w:rPr>
                <w:sz w:val="20"/>
                <w:szCs w:val="20"/>
              </w:rPr>
              <w:br/>
              <w:t>к. м. н., профессор</w:t>
            </w:r>
            <w:r w:rsidRPr="005E2DB5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ректор </w:t>
            </w:r>
          </w:p>
          <w:p w:rsidR="00A44CA4" w:rsidRPr="00E63C30" w:rsidRDefault="00A44CA4" w:rsidP="0095772E">
            <w:pPr>
              <w:rPr>
                <w:sz w:val="20"/>
                <w:szCs w:val="20"/>
              </w:rPr>
            </w:pPr>
            <w:r w:rsidRPr="00E63C30">
              <w:rPr>
                <w:i/>
                <w:sz w:val="20"/>
                <w:szCs w:val="20"/>
              </w:rPr>
              <w:t>МАОУ ВПО «Краснодарский муниципальный медицинский институт высшего сестринского образования»,</w:t>
            </w:r>
            <w:r w:rsidRPr="00E63C30">
              <w:rPr>
                <w:sz w:val="20"/>
                <w:szCs w:val="20"/>
              </w:rPr>
              <w:t xml:space="preserve"> </w:t>
            </w:r>
            <w:r w:rsidRPr="00E63C30">
              <w:rPr>
                <w:i/>
                <w:sz w:val="20"/>
                <w:szCs w:val="20"/>
              </w:rPr>
              <w:t>Краснодар, Россия</w:t>
            </w:r>
          </w:p>
          <w:p w:rsidR="00A44CA4" w:rsidRPr="00E63C30" w:rsidRDefault="00A44CA4" w:rsidP="0095772E">
            <w:pPr>
              <w:rPr>
                <w:sz w:val="20"/>
                <w:szCs w:val="20"/>
              </w:rPr>
            </w:pPr>
            <w:r w:rsidRPr="00E63C30">
              <w:rPr>
                <w:sz w:val="20"/>
                <w:szCs w:val="20"/>
              </w:rPr>
              <w:t xml:space="preserve">Краснодарский край, </w:t>
            </w:r>
          </w:p>
          <w:p w:rsidR="00A44CA4" w:rsidRPr="00E63C30" w:rsidRDefault="00A44CA4" w:rsidP="0095772E">
            <w:pPr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50063 г"/>
              </w:smartTagPr>
              <w:r w:rsidRPr="00E63C30">
                <w:rPr>
                  <w:sz w:val="20"/>
                  <w:szCs w:val="20"/>
                </w:rPr>
                <w:t>350063 г</w:t>
              </w:r>
            </w:smartTag>
            <w:r w:rsidRPr="00E63C30">
              <w:rPr>
                <w:sz w:val="20"/>
                <w:szCs w:val="20"/>
              </w:rPr>
              <w:t>. Краснодар,</w:t>
            </w:r>
          </w:p>
          <w:p w:rsidR="00A44CA4" w:rsidRPr="00E63C30" w:rsidRDefault="00A44CA4" w:rsidP="0095772E">
            <w:pPr>
              <w:rPr>
                <w:sz w:val="20"/>
                <w:szCs w:val="20"/>
              </w:rPr>
            </w:pPr>
            <w:r w:rsidRPr="00E63C30">
              <w:rPr>
                <w:sz w:val="20"/>
                <w:szCs w:val="20"/>
              </w:rPr>
              <w:t>ул. Комсомольская, 46.</w:t>
            </w:r>
          </w:p>
          <w:p w:rsidR="00A44CA4" w:rsidRPr="00E63C30" w:rsidRDefault="00A44CA4" w:rsidP="0095772E">
            <w:pPr>
              <w:rPr>
                <w:sz w:val="20"/>
                <w:szCs w:val="20"/>
              </w:rPr>
            </w:pPr>
            <w:r w:rsidRPr="00E63C30">
              <w:rPr>
                <w:sz w:val="20"/>
                <w:szCs w:val="20"/>
              </w:rPr>
              <w:t>Телефон: 8 (861) 262-45-22;</w:t>
            </w:r>
          </w:p>
          <w:p w:rsidR="00A44CA4" w:rsidRPr="00E63C30" w:rsidRDefault="00A44CA4" w:rsidP="0095772E">
            <w:pPr>
              <w:rPr>
                <w:sz w:val="20"/>
                <w:szCs w:val="20"/>
              </w:rPr>
            </w:pPr>
            <w:r w:rsidRPr="00E63C30">
              <w:rPr>
                <w:sz w:val="20"/>
                <w:szCs w:val="20"/>
              </w:rPr>
              <w:t xml:space="preserve"> 8 (861) 262-53-10</w:t>
            </w:r>
          </w:p>
          <w:p w:rsidR="00A44CA4" w:rsidRPr="00E63C30" w:rsidRDefault="00A44CA4" w:rsidP="0095772E">
            <w:pPr>
              <w:rPr>
                <w:sz w:val="20"/>
                <w:szCs w:val="20"/>
              </w:rPr>
            </w:pPr>
            <w:r w:rsidRPr="00E63C30">
              <w:rPr>
                <w:sz w:val="20"/>
                <w:szCs w:val="20"/>
                <w:lang w:val="en-US"/>
              </w:rPr>
              <w:t>E</w:t>
            </w:r>
            <w:r w:rsidRPr="00E63C30">
              <w:rPr>
                <w:sz w:val="20"/>
                <w:szCs w:val="20"/>
              </w:rPr>
              <w:t>-</w:t>
            </w:r>
            <w:r w:rsidRPr="00E63C30">
              <w:rPr>
                <w:sz w:val="20"/>
                <w:szCs w:val="20"/>
                <w:lang w:val="en-US"/>
              </w:rPr>
              <w:t>mail</w:t>
            </w:r>
            <w:r w:rsidRPr="00E63C30">
              <w:rPr>
                <w:sz w:val="20"/>
                <w:szCs w:val="20"/>
              </w:rPr>
              <w:t xml:space="preserve">: </w:t>
            </w:r>
            <w:r w:rsidRPr="00E63C30">
              <w:rPr>
                <w:sz w:val="20"/>
                <w:szCs w:val="20"/>
                <w:lang w:val="en-US"/>
              </w:rPr>
              <w:t>ama</w:t>
            </w:r>
            <w:r w:rsidRPr="00E63C30">
              <w:rPr>
                <w:sz w:val="20"/>
                <w:szCs w:val="20"/>
              </w:rPr>
              <w:t>.</w:t>
            </w:r>
            <w:r w:rsidRPr="00E63C30">
              <w:rPr>
                <w:sz w:val="20"/>
                <w:szCs w:val="20"/>
                <w:lang w:val="en-US"/>
              </w:rPr>
              <w:t>ivso</w:t>
            </w:r>
            <w:r w:rsidRPr="00E63C30">
              <w:rPr>
                <w:sz w:val="20"/>
                <w:szCs w:val="20"/>
              </w:rPr>
              <w:t>@</w:t>
            </w:r>
            <w:r w:rsidRPr="00E63C30">
              <w:rPr>
                <w:sz w:val="20"/>
                <w:szCs w:val="20"/>
                <w:lang w:val="en-US"/>
              </w:rPr>
              <w:t>mail</w:t>
            </w:r>
            <w:r w:rsidRPr="00E63C30">
              <w:rPr>
                <w:sz w:val="20"/>
                <w:szCs w:val="20"/>
              </w:rPr>
              <w:t>.</w:t>
            </w:r>
            <w:r w:rsidRPr="00E63C30">
              <w:rPr>
                <w:sz w:val="20"/>
                <w:szCs w:val="20"/>
                <w:lang w:val="en-US"/>
              </w:rPr>
              <w:t>ru</w:t>
            </w:r>
          </w:p>
          <w:p w:rsidR="00A44CA4" w:rsidRPr="00E63C30" w:rsidRDefault="00A44CA4" w:rsidP="0095772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</w:p>
          <w:p w:rsidR="00A44CA4" w:rsidRPr="005E2DB5" w:rsidRDefault="00A44CA4" w:rsidP="0095772E">
            <w:pPr>
              <w:pStyle w:val="NoSpacing"/>
              <w:rPr>
                <w:rStyle w:val="FontStyle27"/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63C30">
              <w:rPr>
                <w:rFonts w:ascii="Times New Roman" w:hAnsi="Times New Roman"/>
                <w:sz w:val="20"/>
                <w:szCs w:val="20"/>
              </w:rPr>
              <w:t>Цель данной работы: исследование медико - социальных и этических аспектов деятельности медицинских работников в рамках профилактики здорового образа жизни в молодежной среде. Для изучения</w:t>
            </w:r>
            <w:r w:rsidRPr="00E63C30">
              <w:rPr>
                <w:rStyle w:val="FontStyle27"/>
                <w:rFonts w:ascii="Times New Roman" w:hAnsi="Times New Roman" w:cs="Times New Roman"/>
                <w:sz w:val="20"/>
                <w:szCs w:val="20"/>
              </w:rPr>
              <w:t xml:space="preserve"> уровня знаний студентов о профилактике ВИЧ-инфекции и выявления вредных привычек - употребление алкоголя, табакокурение, наркомания, проведено исследование авторских анкет. Использованы эмпирические, социолог</w:t>
            </w:r>
            <w:r>
              <w:rPr>
                <w:rStyle w:val="FontStyle27"/>
                <w:rFonts w:ascii="Times New Roman" w:hAnsi="Times New Roman" w:cs="Times New Roman"/>
                <w:sz w:val="20"/>
                <w:szCs w:val="20"/>
              </w:rPr>
              <w:t>ические и статистические методы</w:t>
            </w:r>
          </w:p>
          <w:p w:rsidR="00A44CA4" w:rsidRPr="00E63C30" w:rsidRDefault="00A44CA4" w:rsidP="0095772E">
            <w:pPr>
              <w:pStyle w:val="NormalWeb"/>
              <w:spacing w:after="0"/>
              <w:ind w:left="0" w:right="0"/>
              <w:jc w:val="left"/>
              <w:rPr>
                <w:sz w:val="20"/>
                <w:szCs w:val="20"/>
              </w:rPr>
            </w:pPr>
          </w:p>
          <w:p w:rsidR="00A44CA4" w:rsidRPr="00E63C30" w:rsidRDefault="00A44CA4" w:rsidP="0095772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12"/>
                <w:sz w:val="20"/>
                <w:szCs w:val="20"/>
              </w:rPr>
            </w:pPr>
            <w:r w:rsidRPr="00E63C30">
              <w:t xml:space="preserve">Ключевые слова: </w:t>
            </w:r>
            <w:r w:rsidRPr="00E63C30">
              <w:rPr>
                <w:rStyle w:val="FontStyle12"/>
                <w:sz w:val="20"/>
                <w:szCs w:val="20"/>
              </w:rPr>
              <w:t>ЗДОРОВЫЙ ОБРАЗ ЖИЗНИ, ВИЧ-ИНФЕКЦИЯ, ПРОФИЛАКТИКА</w:t>
            </w:r>
          </w:p>
        </w:tc>
        <w:tc>
          <w:tcPr>
            <w:tcW w:w="4643" w:type="dxa"/>
          </w:tcPr>
          <w:p w:rsidR="00A44CA4" w:rsidRPr="00E63C30" w:rsidRDefault="00A44CA4" w:rsidP="0095772E">
            <w:pPr>
              <w:pStyle w:val="Style2"/>
              <w:widowControl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E63C30">
              <w:rPr>
                <w:rStyle w:val="FontStyle12"/>
                <w:sz w:val="20"/>
                <w:szCs w:val="20"/>
                <w:lang w:val="en-US"/>
              </w:rPr>
              <w:t xml:space="preserve">UDC </w:t>
            </w:r>
            <w:r w:rsidRPr="00E63C30">
              <w:rPr>
                <w:sz w:val="20"/>
                <w:szCs w:val="20"/>
                <w:lang w:val="en-US"/>
              </w:rPr>
              <w:t>614.2</w:t>
            </w:r>
          </w:p>
          <w:p w:rsidR="00A44CA4" w:rsidRPr="00E63C30" w:rsidRDefault="00A44CA4" w:rsidP="0095772E">
            <w:pPr>
              <w:pStyle w:val="Style2"/>
              <w:widowControl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  <w:p w:rsidR="00A44CA4" w:rsidRPr="00E63C30" w:rsidRDefault="00A44CA4" w:rsidP="0095772E">
            <w:pPr>
              <w:rPr>
                <w:b/>
                <w:color w:val="222222"/>
                <w:sz w:val="20"/>
                <w:szCs w:val="20"/>
                <w:lang w:val="en-US"/>
              </w:rPr>
            </w:pPr>
            <w:r w:rsidRPr="00E63C30">
              <w:rPr>
                <w:rStyle w:val="hps"/>
                <w:b/>
                <w:color w:val="222222"/>
                <w:sz w:val="20"/>
                <w:szCs w:val="20"/>
                <w:lang w:val="en-US"/>
              </w:rPr>
              <w:t>MEDICAL</w:t>
            </w:r>
            <w:r w:rsidRPr="00E63C30">
              <w:rPr>
                <w:b/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b/>
                <w:color w:val="222222"/>
                <w:sz w:val="20"/>
                <w:szCs w:val="20"/>
                <w:lang w:val="en-US"/>
              </w:rPr>
              <w:t>RESEARCH</w:t>
            </w:r>
            <w:r w:rsidRPr="0095772E">
              <w:rPr>
                <w:rStyle w:val="hps"/>
                <w:b/>
                <w:color w:val="222222"/>
                <w:sz w:val="20"/>
                <w:szCs w:val="20"/>
                <w:lang w:val="en-US"/>
              </w:rPr>
              <w:t>-</w:t>
            </w:r>
            <w:r w:rsidRPr="00E63C30">
              <w:rPr>
                <w:rStyle w:val="hps"/>
                <w:b/>
                <w:color w:val="222222"/>
                <w:sz w:val="20"/>
                <w:szCs w:val="20"/>
                <w:lang w:val="en-US"/>
              </w:rPr>
              <w:t>SOCIAL AND ETHICAL</w:t>
            </w:r>
            <w:r w:rsidRPr="00E63C30">
              <w:rPr>
                <w:b/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b/>
                <w:color w:val="222222"/>
                <w:sz w:val="20"/>
                <w:szCs w:val="20"/>
                <w:lang w:val="en-US"/>
              </w:rPr>
              <w:t>ASPECTS OF MEDICAL</w:t>
            </w:r>
            <w:r w:rsidRPr="00E63C30">
              <w:rPr>
                <w:b/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b/>
                <w:color w:val="222222"/>
                <w:sz w:val="20"/>
                <w:szCs w:val="20"/>
                <w:lang w:val="en-US"/>
              </w:rPr>
              <w:t>WORKERS UNDER</w:t>
            </w:r>
            <w:r w:rsidRPr="00E63C30">
              <w:rPr>
                <w:b/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b/>
                <w:color w:val="222222"/>
                <w:sz w:val="20"/>
                <w:szCs w:val="20"/>
                <w:lang w:val="en-US"/>
              </w:rPr>
              <w:t>PREVENTION OF</w:t>
            </w:r>
            <w:r w:rsidRPr="00E63C30">
              <w:rPr>
                <w:b/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b/>
                <w:color w:val="222222"/>
                <w:sz w:val="20"/>
                <w:szCs w:val="20"/>
                <w:lang w:val="en-US"/>
              </w:rPr>
              <w:t>HEALTHY LIFESTYLES</w:t>
            </w:r>
            <w:r w:rsidRPr="00E63C30">
              <w:rPr>
                <w:b/>
                <w:color w:val="222222"/>
                <w:sz w:val="20"/>
                <w:szCs w:val="20"/>
                <w:lang w:val="en-US"/>
              </w:rPr>
              <w:t xml:space="preserve">  </w:t>
            </w:r>
            <w:r w:rsidRPr="00E63C30">
              <w:rPr>
                <w:rStyle w:val="hps"/>
                <w:b/>
                <w:color w:val="222222"/>
                <w:sz w:val="20"/>
                <w:szCs w:val="20"/>
                <w:lang w:val="en-US"/>
              </w:rPr>
              <w:t>YOUTH</w:t>
            </w:r>
          </w:p>
          <w:p w:rsidR="00A44CA4" w:rsidRPr="00E63C30" w:rsidRDefault="00A44CA4" w:rsidP="0095772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12"/>
                <w:sz w:val="20"/>
                <w:szCs w:val="20"/>
                <w:lang w:val="en-US"/>
              </w:rPr>
            </w:pPr>
          </w:p>
          <w:p w:rsidR="00A44CA4" w:rsidRPr="00E63C30" w:rsidRDefault="00A44CA4" w:rsidP="0095772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12"/>
                <w:sz w:val="20"/>
                <w:szCs w:val="20"/>
                <w:lang w:val="en-US"/>
              </w:rPr>
            </w:pPr>
          </w:p>
          <w:p w:rsidR="00A44CA4" w:rsidRPr="00E63C30" w:rsidRDefault="00A44CA4" w:rsidP="0095772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hps"/>
                <w:color w:val="222222"/>
                <w:sz w:val="20"/>
                <w:szCs w:val="20"/>
                <w:lang w:val="en-US"/>
              </w:rPr>
            </w:pPr>
          </w:p>
          <w:p w:rsidR="00A44CA4" w:rsidRPr="00E63C30" w:rsidRDefault="00A44CA4" w:rsidP="0095772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12"/>
                <w:i/>
                <w:sz w:val="20"/>
                <w:szCs w:val="20"/>
                <w:lang w:val="en-US"/>
              </w:rPr>
            </w:pP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Shapovalov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Konstantin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>
              <w:rPr>
                <w:color w:val="222222"/>
                <w:sz w:val="20"/>
                <w:szCs w:val="20"/>
                <w:lang w:val="en-US"/>
              </w:rPr>
              <w:t>Vladimirovich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br/>
            </w:r>
            <w:r>
              <w:rPr>
                <w:color w:val="222222"/>
                <w:sz w:val="20"/>
                <w:szCs w:val="20"/>
                <w:lang w:val="en-US"/>
              </w:rPr>
              <w:t>Cand.Med.Sci.,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>
              <w:rPr>
                <w:color w:val="222222"/>
                <w:sz w:val="20"/>
                <w:szCs w:val="20"/>
                <w:lang w:val="en-US"/>
              </w:rPr>
              <w:t>p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rofessor</w:t>
            </w:r>
            <w:r>
              <w:rPr>
                <w:rStyle w:val="hps"/>
                <w:color w:val="222222"/>
                <w:sz w:val="20"/>
                <w:szCs w:val="20"/>
                <w:lang w:val="en-US"/>
              </w:rPr>
              <w:t>, rector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br/>
            </w:r>
            <w:r w:rsidRPr="00E63C30">
              <w:rPr>
                <w:i/>
                <w:color w:val="222222"/>
                <w:sz w:val="20"/>
                <w:szCs w:val="20"/>
                <w:lang w:val="en-US"/>
              </w:rPr>
              <w:t xml:space="preserve">Krasnodar </w:t>
            </w:r>
            <w:r w:rsidRPr="00E63C30">
              <w:rPr>
                <w:rStyle w:val="hps"/>
                <w:i/>
                <w:color w:val="222222"/>
                <w:sz w:val="20"/>
                <w:szCs w:val="20"/>
                <w:lang w:val="en-US"/>
              </w:rPr>
              <w:t>Municipal</w:t>
            </w:r>
            <w:r w:rsidRPr="00E63C30">
              <w:rPr>
                <w:i/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i/>
                <w:color w:val="222222"/>
                <w:sz w:val="20"/>
                <w:szCs w:val="20"/>
                <w:lang w:val="en-US"/>
              </w:rPr>
              <w:t>Medical Institute</w:t>
            </w:r>
            <w:r w:rsidRPr="00E63C30">
              <w:rPr>
                <w:i/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i/>
                <w:color w:val="222222"/>
                <w:sz w:val="20"/>
                <w:szCs w:val="20"/>
                <w:lang w:val="en-US"/>
              </w:rPr>
              <w:t>of Higher Nursing Education</w:t>
            </w:r>
            <w:r w:rsidRPr="00E63C30">
              <w:rPr>
                <w:i/>
                <w:color w:val="222222"/>
                <w:sz w:val="20"/>
                <w:szCs w:val="20"/>
                <w:lang w:val="en-US"/>
              </w:rPr>
              <w:t xml:space="preserve">, </w:t>
            </w:r>
            <w:r w:rsidRPr="00E63C30">
              <w:rPr>
                <w:rStyle w:val="alt-edited1"/>
                <w:i/>
                <w:color w:val="auto"/>
                <w:sz w:val="20"/>
                <w:szCs w:val="20"/>
                <w:lang w:val="en-US"/>
              </w:rPr>
              <w:t>Krasnodar</w:t>
            </w:r>
            <w:r w:rsidRPr="00E63C30">
              <w:rPr>
                <w:i/>
                <w:sz w:val="20"/>
                <w:szCs w:val="20"/>
                <w:lang w:val="en-US"/>
              </w:rPr>
              <w:t>,</w:t>
            </w:r>
            <w:r w:rsidRPr="00E63C30">
              <w:rPr>
                <w:i/>
                <w:color w:val="222222"/>
                <w:sz w:val="20"/>
                <w:szCs w:val="20"/>
                <w:lang w:val="en-US"/>
              </w:rPr>
              <w:t xml:space="preserve"> Russia</w:t>
            </w:r>
          </w:p>
          <w:p w:rsidR="00A44CA4" w:rsidRPr="00E63C30" w:rsidRDefault="00A44CA4" w:rsidP="0095772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hps"/>
                <w:color w:val="222222"/>
                <w:sz w:val="20"/>
                <w:szCs w:val="20"/>
                <w:lang w:val="en-US"/>
              </w:rPr>
            </w:pP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Krasnodar region,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br/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350063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Krasnodar,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br/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Str.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Komsomolskaya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, 46. 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br/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Phone: 8 (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861)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262-45-22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; 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br/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8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(861)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262-53-10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br/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 xml:space="preserve">E-mail: </w:t>
            </w:r>
            <w:hyperlink r:id="rId7" w:history="1">
              <w:r w:rsidRPr="00E63C30">
                <w:rPr>
                  <w:rStyle w:val="Hyperlink"/>
                  <w:color w:val="auto"/>
                  <w:sz w:val="20"/>
                  <w:szCs w:val="20"/>
                  <w:lang w:val="en-US"/>
                </w:rPr>
                <w:t>ama.ivso@mail.ru</w:t>
              </w:r>
            </w:hyperlink>
          </w:p>
          <w:p w:rsidR="00A44CA4" w:rsidRDefault="00A44CA4" w:rsidP="0095772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hps"/>
                <w:color w:val="222222"/>
                <w:sz w:val="20"/>
                <w:szCs w:val="20"/>
              </w:rPr>
            </w:pPr>
          </w:p>
          <w:p w:rsidR="00A44CA4" w:rsidRPr="005E2DB5" w:rsidRDefault="00A44CA4" w:rsidP="0095772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hps"/>
                <w:color w:val="222222"/>
                <w:sz w:val="20"/>
                <w:szCs w:val="20"/>
              </w:rPr>
            </w:pPr>
          </w:p>
          <w:p w:rsidR="00A44CA4" w:rsidRPr="005E2DB5" w:rsidRDefault="00A44CA4" w:rsidP="0095772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hps"/>
                <w:color w:val="222222"/>
                <w:sz w:val="20"/>
                <w:szCs w:val="20"/>
              </w:rPr>
            </w:pP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The aim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of this work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: a study of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health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-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social and ethical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aspects of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health care workers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in the framework of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the prevention of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a healthy lifestyle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among youth.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To study the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level of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students' knowledge about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HIV prevention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and detection of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bad habits -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drinking,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smoking, drug addiction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, a study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author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profiles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. </w:t>
            </w:r>
            <w:r>
              <w:rPr>
                <w:color w:val="222222"/>
                <w:sz w:val="20"/>
                <w:szCs w:val="20"/>
                <w:lang w:val="en-US"/>
              </w:rPr>
              <w:t>We have u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sed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empirical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, sociological </w:t>
            </w:r>
            <w:r>
              <w:rPr>
                <w:rStyle w:val="hps"/>
                <w:color w:val="222222"/>
                <w:sz w:val="20"/>
                <w:szCs w:val="20"/>
                <w:lang w:val="en-US"/>
              </w:rPr>
              <w:t>and statistical methods</w:t>
            </w:r>
          </w:p>
          <w:p w:rsidR="00A44CA4" w:rsidRDefault="00A44CA4" w:rsidP="0095772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hps"/>
                <w:color w:val="222222"/>
                <w:sz w:val="20"/>
                <w:szCs w:val="20"/>
                <w:lang w:val="en-US"/>
              </w:rPr>
            </w:pPr>
          </w:p>
          <w:p w:rsidR="00A44CA4" w:rsidRPr="00E63C30" w:rsidRDefault="00A44CA4" w:rsidP="0095772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hps"/>
                <w:color w:val="222222"/>
                <w:sz w:val="20"/>
                <w:szCs w:val="20"/>
                <w:lang w:val="en-US"/>
              </w:rPr>
            </w:pPr>
          </w:p>
          <w:p w:rsidR="00A44CA4" w:rsidRPr="00E63C30" w:rsidRDefault="00A44CA4" w:rsidP="0095772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hps"/>
                <w:color w:val="222222"/>
                <w:sz w:val="20"/>
                <w:szCs w:val="20"/>
                <w:lang w:val="en-US"/>
              </w:rPr>
            </w:pPr>
          </w:p>
          <w:p w:rsidR="00A44CA4" w:rsidRPr="00E63C30" w:rsidRDefault="00A44CA4" w:rsidP="0095772E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12"/>
                <w:sz w:val="20"/>
                <w:szCs w:val="20"/>
                <w:lang w:val="en-US"/>
              </w:rPr>
            </w:pP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Keywords: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HEALTHY LIFESTYLES,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HIV</w:t>
            </w:r>
            <w:r w:rsidRPr="00E63C30">
              <w:rPr>
                <w:color w:val="222222"/>
                <w:sz w:val="20"/>
                <w:szCs w:val="20"/>
                <w:lang w:val="en-US"/>
              </w:rPr>
              <w:t xml:space="preserve"> </w:t>
            </w:r>
            <w:r w:rsidRPr="00E63C30">
              <w:rPr>
                <w:rStyle w:val="hps"/>
                <w:color w:val="222222"/>
                <w:sz w:val="20"/>
                <w:szCs w:val="20"/>
                <w:lang w:val="en-US"/>
              </w:rPr>
              <w:t>INFECTION, PREVENTION</w:t>
            </w:r>
          </w:p>
        </w:tc>
      </w:tr>
    </w:tbl>
    <w:p w:rsidR="00A44CA4" w:rsidRDefault="00A44CA4" w:rsidP="00AF62DA">
      <w:pPr>
        <w:pStyle w:val="NoSpacing"/>
        <w:spacing w:line="360" w:lineRule="auto"/>
        <w:ind w:firstLine="567"/>
        <w:jc w:val="both"/>
        <w:rPr>
          <w:rStyle w:val="FontStyle12"/>
          <w:sz w:val="28"/>
          <w:szCs w:val="28"/>
          <w:lang w:val="en-US" w:eastAsia="ru-RU"/>
        </w:rPr>
      </w:pPr>
    </w:p>
    <w:p w:rsidR="00A44CA4" w:rsidRPr="00AF62DA" w:rsidRDefault="00A44CA4" w:rsidP="00AF62DA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F62DA">
        <w:rPr>
          <w:rFonts w:ascii="Times New Roman" w:hAnsi="Times New Roman"/>
          <w:sz w:val="28"/>
          <w:szCs w:val="28"/>
        </w:rPr>
        <w:t>Исследование медико-социальных и этических аспектов деятельности медицинских работников в рамках профилактики ВИЧ-инфекции [</w:t>
      </w:r>
      <w:fldSimple w:instr=" REF _Ref400634446 \r \h  \* MERGEFORMAT ">
        <w:r w:rsidRPr="00AF62DA">
          <w:rPr>
            <w:rFonts w:ascii="Times New Roman" w:hAnsi="Times New Roman"/>
            <w:sz w:val="28"/>
            <w:szCs w:val="28"/>
          </w:rPr>
          <w:t>4</w:t>
        </w:r>
      </w:fldSimple>
      <w:r w:rsidRPr="00AF62DA">
        <w:rPr>
          <w:rFonts w:ascii="Times New Roman" w:hAnsi="Times New Roman"/>
          <w:sz w:val="28"/>
          <w:szCs w:val="28"/>
        </w:rPr>
        <w:t xml:space="preserve">] – одна из актуальных проблем, возникших в конце </w:t>
      </w:r>
      <w:r w:rsidRPr="00AF62DA">
        <w:rPr>
          <w:rFonts w:ascii="Times New Roman" w:hAnsi="Times New Roman"/>
          <w:sz w:val="28"/>
          <w:szCs w:val="28"/>
          <w:lang w:val="en-US"/>
        </w:rPr>
        <w:t>XX</w:t>
      </w:r>
      <w:r w:rsidRPr="00AF62DA">
        <w:rPr>
          <w:rFonts w:ascii="Times New Roman" w:hAnsi="Times New Roman"/>
          <w:sz w:val="28"/>
          <w:szCs w:val="28"/>
        </w:rPr>
        <w:t xml:space="preserve"> века. И дело не только в том, что в мире уже зарегистрированы миллионы инфицированных ВИЧ, более 38 миллионов уже погибло, каждые 5 минут на земном шаре происходит заражение одного человека.</w:t>
      </w:r>
    </w:p>
    <w:p w:rsidR="00A44CA4" w:rsidRPr="00AF62DA" w:rsidRDefault="00A44CA4" w:rsidP="00AF62DA">
      <w:pPr>
        <w:spacing w:line="360" w:lineRule="auto"/>
        <w:ind w:firstLine="567"/>
        <w:jc w:val="both"/>
        <w:rPr>
          <w:sz w:val="28"/>
          <w:szCs w:val="28"/>
        </w:rPr>
      </w:pPr>
      <w:r w:rsidRPr="00AF62DA">
        <w:rPr>
          <w:sz w:val="28"/>
          <w:szCs w:val="28"/>
        </w:rPr>
        <w:t>Будущее ставит перед человечеством несколько глобальных проблем. Первоочередная и важнейшая – сохранить мир, предотвратить гибель цивилизации от ядерной войны. Если человечество выживет, а к этому сейчас есть все предпосылки, оно будет нуждаться в здоровом и полноценном питании, чистой среде обитания – в условиях, обеспечивающих здоровье, как каждого индивидуума, так и всего общества в целом. Заболевания, которые сейчас считаются «болезнями века» - это сердечно</w:t>
      </w:r>
      <w:r>
        <w:rPr>
          <w:sz w:val="28"/>
          <w:szCs w:val="28"/>
        </w:rPr>
        <w:t xml:space="preserve"> </w:t>
      </w:r>
      <w:r w:rsidRPr="00AF62DA">
        <w:rPr>
          <w:sz w:val="28"/>
          <w:szCs w:val="28"/>
        </w:rPr>
        <w:t>- сосудистые, онкологические, некоторые инфекционные. Но, пожалуй, самой серьезной медицинской проблемой современности следует назвать синдром приобретенного иммунодефицита (СПИД) – инфекцию, распространяющуюся по миру со скоростью, если не взрывной, то огненной волны.</w:t>
      </w:r>
    </w:p>
    <w:p w:rsidR="00A44CA4" w:rsidRPr="00AF62DA" w:rsidRDefault="00A44CA4" w:rsidP="00AF62DA">
      <w:pPr>
        <w:spacing w:line="360" w:lineRule="auto"/>
        <w:ind w:firstLine="567"/>
        <w:jc w:val="both"/>
        <w:rPr>
          <w:sz w:val="28"/>
          <w:szCs w:val="28"/>
        </w:rPr>
      </w:pPr>
      <w:r w:rsidRPr="00AF62DA">
        <w:rPr>
          <w:sz w:val="28"/>
          <w:szCs w:val="28"/>
        </w:rPr>
        <w:t>Пандемия инфекции, вызываемая вирусом иммунодефицита человека (ВИЧ), является в истории человечества крупнейшим событием конца XX века, которое можно поставить в один ряд с двумя мировыми войнами как по числу жертв,</w:t>
      </w:r>
      <w:r>
        <w:rPr>
          <w:sz w:val="28"/>
          <w:szCs w:val="28"/>
        </w:rPr>
        <w:t xml:space="preserve"> </w:t>
      </w:r>
      <w:r w:rsidRPr="00AF62DA">
        <w:rPr>
          <w:sz w:val="28"/>
          <w:szCs w:val="28"/>
        </w:rPr>
        <w:t>так и по тому ущербу, который она наносит обществу. СПИД, как война, неожиданно обрушился на человечество и продолжает наступать, поражая новые страны и континенты. В отличие от военных действий ВИЧ-инфекция в большинстве стран распространилась незаметн</w:t>
      </w:r>
      <w:r>
        <w:rPr>
          <w:sz w:val="28"/>
          <w:szCs w:val="28"/>
        </w:rPr>
        <w:t xml:space="preserve">о, и человечеству открылись уже </w:t>
      </w:r>
      <w:r w:rsidRPr="00AF62DA">
        <w:rPr>
          <w:sz w:val="28"/>
          <w:szCs w:val="28"/>
        </w:rPr>
        <w:t>последствия этого тайного распространения – болезнь и смерть миллионов людей.</w:t>
      </w:r>
    </w:p>
    <w:p w:rsidR="00A44CA4" w:rsidRPr="0016307B" w:rsidRDefault="00A44CA4" w:rsidP="00AF62DA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F62DA">
        <w:rPr>
          <w:rFonts w:ascii="Times New Roman" w:hAnsi="Times New Roman"/>
          <w:sz w:val="28"/>
          <w:szCs w:val="28"/>
        </w:rPr>
        <w:t>Главная опасность, [</w:t>
      </w:r>
      <w:fldSimple w:instr=" REF _Ref400634446 \r \h  \* MERGEFORMAT ">
        <w:r w:rsidRPr="00AF62DA">
          <w:rPr>
            <w:rFonts w:ascii="Times New Roman" w:hAnsi="Times New Roman"/>
            <w:sz w:val="28"/>
            <w:szCs w:val="28"/>
          </w:rPr>
          <w:t>4</w:t>
        </w:r>
      </w:fldSimple>
      <w:r w:rsidRPr="00AF62DA">
        <w:rPr>
          <w:rFonts w:ascii="Times New Roman" w:hAnsi="Times New Roman"/>
          <w:sz w:val="28"/>
          <w:szCs w:val="28"/>
        </w:rPr>
        <w:t>] определяющая актуальность и социальное значение ВИЧ-инфекции – неизбежн</w:t>
      </w:r>
      <w:r w:rsidRPr="0016307B">
        <w:rPr>
          <w:rFonts w:ascii="Times New Roman" w:hAnsi="Times New Roman"/>
          <w:sz w:val="28"/>
          <w:szCs w:val="28"/>
        </w:rPr>
        <w:t xml:space="preserve">ая гибель инфицированных лиц в среднем через 10-11 лет после заражения. Особенно печально, что вирус поражает в основном молодых людей в трудоспособном возрасте от 15 до 35 лет. ВИЧ-инфекцию по праву можно назвать кризисной инфекцией, угрожающей существованию человечества, так как она может стать причиной демографической катастрофы. </w:t>
      </w:r>
    </w:p>
    <w:p w:rsidR="00A44CA4" w:rsidRPr="0016307B" w:rsidRDefault="00A44CA4" w:rsidP="0016307B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307B">
        <w:rPr>
          <w:rFonts w:ascii="Times New Roman" w:hAnsi="Times New Roman"/>
          <w:sz w:val="28"/>
          <w:szCs w:val="28"/>
        </w:rPr>
        <w:t xml:space="preserve">Исследование медико-социальных и этических аспектов деятельности в рамках профилактики ВИЧ-инфекции – это не только проблема врачей и работников здравоохранения, но и ученых многих специальностей, государственных деятелей и экономистов, юристов и социологов. Все должны знать и понимать - для того, чтобы выжить, уменьшить риск заражения и распространения заболевания, как можно больше людей должны многое знать о СПИДе – о развитии и клинических проявлениях заболевания, его профилактике и лечении, уходу за больными, психотерапии больных и инфицированных. Это еще и сложнейшая научная проблема. До сих пор неизвестны даже теоретические подходы к решению такой задачи, как очистка генетического аппарата клеток от чужеродной (в частности, вирусной) информации. </w:t>
      </w:r>
    </w:p>
    <w:p w:rsidR="00A44CA4" w:rsidRPr="0016307B" w:rsidRDefault="00A44CA4" w:rsidP="0016307B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307B">
        <w:rPr>
          <w:rFonts w:ascii="Times New Roman" w:hAnsi="Times New Roman"/>
          <w:sz w:val="28"/>
          <w:szCs w:val="28"/>
        </w:rPr>
        <w:t>Это тяжелейшая экономическая проблема. Содержание и лечение больных, разработка и производство диагностических и лечебных препаратов, проведение научных исследований, уже сейчас обходятся в миллиарды долларов. Весьма непроста проблема защиты прав больных СПИДом и их детей, родных и близких. Трудно решать и психосоциальные вопросы, возникающие в связи с этим заболеванием.</w:t>
      </w:r>
    </w:p>
    <w:p w:rsidR="00A44CA4" w:rsidRPr="0016307B" w:rsidRDefault="00A44CA4" w:rsidP="0016307B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307B">
        <w:rPr>
          <w:rFonts w:ascii="Times New Roman" w:hAnsi="Times New Roman"/>
          <w:sz w:val="28"/>
          <w:szCs w:val="28"/>
        </w:rPr>
        <w:t>В [</w:t>
      </w:r>
      <w:fldSimple w:instr=" REF _Ref400634489 \r \h  \* MERGEFORMAT ">
        <w:r w:rsidRPr="0016307B">
          <w:rPr>
            <w:rFonts w:ascii="Times New Roman" w:hAnsi="Times New Roman"/>
            <w:sz w:val="28"/>
            <w:szCs w:val="28"/>
          </w:rPr>
          <w:t>2</w:t>
        </w:r>
      </w:fldSimple>
      <w:r w:rsidRPr="0016307B">
        <w:rPr>
          <w:rFonts w:ascii="Times New Roman" w:hAnsi="Times New Roman"/>
          <w:sz w:val="28"/>
          <w:szCs w:val="28"/>
        </w:rPr>
        <w:t xml:space="preserve">, </w:t>
      </w:r>
      <w:fldSimple w:instr=" REF _Ref400634495 \r \h  \* MERGEFORMAT ">
        <w:r w:rsidRPr="0016307B">
          <w:rPr>
            <w:rFonts w:ascii="Times New Roman" w:hAnsi="Times New Roman"/>
            <w:sz w:val="28"/>
            <w:szCs w:val="28"/>
          </w:rPr>
          <w:t>3</w:t>
        </w:r>
      </w:fldSimple>
      <w:r w:rsidRPr="0016307B">
        <w:rPr>
          <w:rFonts w:ascii="Times New Roman" w:hAnsi="Times New Roman"/>
          <w:sz w:val="28"/>
          <w:szCs w:val="28"/>
        </w:rPr>
        <w:t xml:space="preserve">] России ВИЧ-инфекция регистрируется с </w:t>
      </w:r>
      <w:smartTag w:uri="urn:schemas-microsoft-com:office:smarttags" w:element="metricconverter">
        <w:smartTagPr>
          <w:attr w:name="ProductID" w:val="2007 г"/>
        </w:smartTagPr>
        <w:r w:rsidRPr="0016307B">
          <w:rPr>
            <w:rFonts w:ascii="Times New Roman" w:hAnsi="Times New Roman"/>
            <w:sz w:val="28"/>
            <w:szCs w:val="28"/>
          </w:rPr>
          <w:t>1986 г</w:t>
        </w:r>
      </w:smartTag>
      <w:r w:rsidRPr="0016307B">
        <w:rPr>
          <w:rFonts w:ascii="Times New Roman" w:hAnsi="Times New Roman"/>
          <w:sz w:val="28"/>
          <w:szCs w:val="28"/>
        </w:rPr>
        <w:t xml:space="preserve">. первоначально среди иностранцев, преимущественно выходцев из Африки, а с </w:t>
      </w:r>
      <w:smartTag w:uri="urn:schemas-microsoft-com:office:smarttags" w:element="metricconverter">
        <w:smartTagPr>
          <w:attr w:name="ProductID" w:val="2007 г"/>
        </w:smartTagPr>
        <w:r w:rsidRPr="0016307B">
          <w:rPr>
            <w:rFonts w:ascii="Times New Roman" w:hAnsi="Times New Roman"/>
            <w:sz w:val="28"/>
            <w:szCs w:val="28"/>
          </w:rPr>
          <w:t>1987 г</w:t>
        </w:r>
      </w:smartTag>
      <w:r w:rsidRPr="0016307B">
        <w:rPr>
          <w:rFonts w:ascii="Times New Roman" w:hAnsi="Times New Roman"/>
          <w:sz w:val="28"/>
          <w:szCs w:val="28"/>
        </w:rPr>
        <w:t xml:space="preserve">. – и среди граждан СССР. В развитии эпидемии ВИЧ-инфекции в России можно выделить несколько этапов. До </w:t>
      </w:r>
      <w:smartTag w:uri="urn:schemas-microsoft-com:office:smarttags" w:element="metricconverter">
        <w:smartTagPr>
          <w:attr w:name="ProductID" w:val="2007 г"/>
        </w:smartTagPr>
        <w:r w:rsidRPr="0016307B">
          <w:rPr>
            <w:rFonts w:ascii="Times New Roman" w:hAnsi="Times New Roman"/>
            <w:sz w:val="28"/>
            <w:szCs w:val="28"/>
          </w:rPr>
          <w:t>1988 г</w:t>
        </w:r>
      </w:smartTag>
      <w:r w:rsidRPr="0016307B">
        <w:rPr>
          <w:rFonts w:ascii="Times New Roman" w:hAnsi="Times New Roman"/>
          <w:sz w:val="28"/>
          <w:szCs w:val="28"/>
        </w:rPr>
        <w:t xml:space="preserve">. заболевание регистрировалось преимущественно среди иностранцев или лиц, имевших половые контакты с иностранцами. 1988-1989 гг. характеризовались внутрибольничными вспышками ВИЧ-инфекции в ряде городов юга России (Элиста, Ростов-на-Дону, Волгоград). С 1990 по 1995 гг. отмечался медленный рост числа ВИЧ-инфицированных, преимущественно в крупных и портовых городах, в основном за счет лиц, зараженных половым путем. Строго говоря, ВИЧ-инфекция пополнила собой список заболеваний, передаваемых половым путем. С </w:t>
      </w:r>
      <w:smartTag w:uri="urn:schemas-microsoft-com:office:smarttags" w:element="metricconverter">
        <w:smartTagPr>
          <w:attr w:name="ProductID" w:val="2007 г"/>
        </w:smartTagPr>
        <w:r w:rsidRPr="0016307B">
          <w:rPr>
            <w:rFonts w:ascii="Times New Roman" w:hAnsi="Times New Roman"/>
            <w:sz w:val="28"/>
            <w:szCs w:val="28"/>
          </w:rPr>
          <w:t>1996 г</w:t>
        </w:r>
      </w:smartTag>
      <w:r w:rsidRPr="0016307B">
        <w:rPr>
          <w:rFonts w:ascii="Times New Roman" w:hAnsi="Times New Roman"/>
          <w:sz w:val="28"/>
          <w:szCs w:val="28"/>
        </w:rPr>
        <w:t xml:space="preserve">. отмечается стремительный рост заболеваемости ВИЧ-инфекцией, связанный с ее распространением среди внутривенных наркоманов. Так, в </w:t>
      </w:r>
      <w:smartTag w:uri="urn:schemas-microsoft-com:office:smarttags" w:element="metricconverter">
        <w:smartTagPr>
          <w:attr w:name="ProductID" w:val="2007 г"/>
        </w:smartTagPr>
        <w:r w:rsidRPr="0016307B">
          <w:rPr>
            <w:rFonts w:ascii="Times New Roman" w:hAnsi="Times New Roman"/>
            <w:sz w:val="28"/>
            <w:szCs w:val="28"/>
          </w:rPr>
          <w:t>2005 г</w:t>
        </w:r>
      </w:smartTag>
      <w:r w:rsidRPr="0016307B">
        <w:rPr>
          <w:rFonts w:ascii="Times New Roman" w:hAnsi="Times New Roman"/>
          <w:sz w:val="28"/>
          <w:szCs w:val="28"/>
        </w:rPr>
        <w:t xml:space="preserve">. в России было выявлено более 30 тыс. вновь заболевших, а за январь – июль </w:t>
      </w:r>
      <w:smartTag w:uri="urn:schemas-microsoft-com:office:smarttags" w:element="metricconverter">
        <w:smartTagPr>
          <w:attr w:name="ProductID" w:val="2007 г"/>
        </w:smartTagPr>
        <w:r w:rsidRPr="0016307B">
          <w:rPr>
            <w:rFonts w:ascii="Times New Roman" w:hAnsi="Times New Roman"/>
            <w:sz w:val="28"/>
            <w:szCs w:val="28"/>
          </w:rPr>
          <w:t>2007 г</w:t>
        </w:r>
      </w:smartTag>
      <w:r w:rsidRPr="0016307B">
        <w:rPr>
          <w:rFonts w:ascii="Times New Roman" w:hAnsi="Times New Roman"/>
          <w:sz w:val="28"/>
          <w:szCs w:val="28"/>
        </w:rPr>
        <w:t>. более 20 тыс. По состоянию на 01.01.2014 г. ВИЧ-инфекция выявлена у 798 866 россиян.</w:t>
      </w:r>
    </w:p>
    <w:p w:rsidR="00A44CA4" w:rsidRPr="0016307B" w:rsidRDefault="00A44CA4" w:rsidP="0016307B">
      <w:pPr>
        <w:shd w:val="clear" w:color="auto" w:fill="FFFFFF"/>
        <w:spacing w:line="360" w:lineRule="auto"/>
        <w:ind w:firstLine="567"/>
        <w:jc w:val="both"/>
        <w:rPr>
          <w:sz w:val="28"/>
          <w:szCs w:val="28"/>
        </w:rPr>
      </w:pPr>
      <w:r w:rsidRPr="0016307B">
        <w:rPr>
          <w:sz w:val="28"/>
          <w:szCs w:val="28"/>
          <w:lang w:eastAsia="en-US"/>
        </w:rPr>
        <w:t>В России наблюдается ухудшение эпидемической ситуации по ВИЧ-инфекции. Сохраняется высокий уровень заболеваемости ВИЧ-инфекцией и не снижаются темпы прироста новых случаев заражения, увеличилось общее число больных и число смертей ВИЧ-инфицированных, активизировался выход эпидемии из уязвимых групп населения в общую популяцию. В стране происходит тенденция к увеличению частоты и доли полового пути передачи ВИЧ, как при гетеросексуальных, так и гомосексуальных контактах, при отсутствии признаков стабилизации эпидемии среди наркопотребителей. Это означает, что организационные и профилактические мероприятия по противодействию эпидемии ВИЧ-инфекции не направлены на основные движущие силы эпидемии, осуществляются на недостаточном уровне и не позволяют добиться ощутимых результатов в борьбе с эпидемией ВИЧ-инфекции.</w:t>
      </w:r>
    </w:p>
    <w:p w:rsidR="00A44CA4" w:rsidRPr="0016307B" w:rsidRDefault="00A44CA4" w:rsidP="0016307B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6307B">
        <w:rPr>
          <w:rFonts w:ascii="Times New Roman" w:hAnsi="Times New Roman"/>
          <w:sz w:val="28"/>
          <w:szCs w:val="28"/>
          <w:lang w:eastAsia="ru-RU"/>
        </w:rPr>
        <w:t>Недостаточность информированности о ВИЧ/СПИДе, отрицатель</w:t>
      </w:r>
      <w:r>
        <w:rPr>
          <w:rFonts w:ascii="Times New Roman" w:hAnsi="Times New Roman"/>
          <w:sz w:val="28"/>
          <w:szCs w:val="28"/>
          <w:lang w:eastAsia="ru-RU"/>
        </w:rPr>
        <w:t>но окрашенный эмоциональный фон</w:t>
      </w:r>
      <w:r w:rsidRPr="0016307B">
        <w:rPr>
          <w:rFonts w:ascii="Times New Roman" w:hAnsi="Times New Roman"/>
          <w:sz w:val="28"/>
          <w:szCs w:val="28"/>
          <w:lang w:eastAsia="ru-RU"/>
        </w:rPr>
        <w:t xml:space="preserve"> восприятия информации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чаще всего </w:t>
      </w:r>
      <w:r w:rsidRPr="0016307B">
        <w:rPr>
          <w:rFonts w:ascii="Times New Roman" w:hAnsi="Times New Roman"/>
          <w:sz w:val="28"/>
          <w:szCs w:val="28"/>
          <w:lang w:eastAsia="ru-RU"/>
        </w:rPr>
        <w:t>приводят к отрицанию несовершеннолетними и их родителями профилактической работы. Это ярко иллюстрирует необходимость проведения профилактической работы в области ВИЧ/СПИДа в молодежной среде.</w:t>
      </w:r>
    </w:p>
    <w:p w:rsidR="00A44CA4" w:rsidRPr="0016307B" w:rsidRDefault="00A44CA4" w:rsidP="0016307B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307B">
        <w:rPr>
          <w:rFonts w:ascii="Times New Roman" w:hAnsi="Times New Roman"/>
          <w:sz w:val="28"/>
          <w:szCs w:val="28"/>
        </w:rPr>
        <w:t>Эпидемиологическая ситуация по ВИЧ-инфекции [</w:t>
      </w:r>
      <w:fldSimple w:instr=" REF _Ref400634587 \r \h  \* MERGEFORMAT ">
        <w:r w:rsidRPr="0016307B">
          <w:rPr>
            <w:rFonts w:ascii="Times New Roman" w:hAnsi="Times New Roman"/>
            <w:sz w:val="28"/>
            <w:szCs w:val="28"/>
          </w:rPr>
          <w:t>5</w:t>
        </w:r>
      </w:fldSimple>
      <w:r w:rsidRPr="0016307B">
        <w:rPr>
          <w:rFonts w:ascii="Times New Roman" w:hAnsi="Times New Roman"/>
          <w:sz w:val="28"/>
          <w:szCs w:val="28"/>
        </w:rPr>
        <w:t xml:space="preserve">] на территории Краснодарского края характеризуется как нестабильная с тенденцией к росту. По данным ГУЗ «КЦ ПБ СПИД и ИЗ» всего нарастающим итогом в крае зарегистрировано в 2014 году среди российских граждан 15 289 случаев ВИЧ-инфекции. </w:t>
      </w:r>
    </w:p>
    <w:p w:rsidR="00A44CA4" w:rsidRPr="0016307B" w:rsidRDefault="00A44CA4" w:rsidP="0016307B">
      <w:pPr>
        <w:pStyle w:val="NoSpacing"/>
        <w:spacing w:line="360" w:lineRule="auto"/>
        <w:ind w:firstLine="567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16307B">
        <w:rPr>
          <w:rFonts w:ascii="Times New Roman" w:hAnsi="Times New Roman"/>
          <w:sz w:val="28"/>
          <w:szCs w:val="28"/>
        </w:rPr>
        <w:t>Цель данной работы</w:t>
      </w:r>
      <w:r>
        <w:rPr>
          <w:rFonts w:ascii="Times New Roman" w:hAnsi="Times New Roman"/>
          <w:sz w:val="28"/>
          <w:szCs w:val="28"/>
        </w:rPr>
        <w:t>:</w:t>
      </w:r>
      <w:r w:rsidRPr="0016307B">
        <w:rPr>
          <w:rFonts w:ascii="Times New Roman" w:hAnsi="Times New Roman"/>
          <w:sz w:val="28"/>
          <w:szCs w:val="28"/>
        </w:rPr>
        <w:t xml:space="preserve"> исследование медико - социальных и этических аспектов деятельности медицинских работников в рамках профилактики здорового образа жизни в молодежной среде. Для изучен</w:t>
      </w:r>
      <w:r>
        <w:rPr>
          <w:rFonts w:ascii="Times New Roman" w:hAnsi="Times New Roman"/>
          <w:sz w:val="28"/>
          <w:szCs w:val="28"/>
        </w:rPr>
        <w:t>ия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7"/>
          <w:rFonts w:ascii="Times New Roman" w:hAnsi="Times New Roman" w:cs="Times New Roman"/>
          <w:sz w:val="28"/>
          <w:szCs w:val="28"/>
        </w:rPr>
        <w:t>уров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>н</w:t>
      </w:r>
      <w:r>
        <w:rPr>
          <w:rStyle w:val="FontStyle27"/>
          <w:rFonts w:ascii="Times New Roman" w:hAnsi="Times New Roman" w:cs="Times New Roman"/>
          <w:sz w:val="28"/>
          <w:szCs w:val="28"/>
        </w:rPr>
        <w:t>я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 xml:space="preserve"> знаний студентов о профилактике ВИЧ-инфекции и выявлени</w:t>
      </w:r>
      <w:r>
        <w:rPr>
          <w:rStyle w:val="FontStyle27"/>
          <w:rFonts w:ascii="Times New Roman" w:hAnsi="Times New Roman" w:cs="Times New Roman"/>
          <w:sz w:val="28"/>
          <w:szCs w:val="28"/>
        </w:rPr>
        <w:t>я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 xml:space="preserve"> вредных привычек - употребление алкоголя, табакокурение, наркомания</w:t>
      </w:r>
      <w:r>
        <w:rPr>
          <w:rStyle w:val="FontStyle27"/>
          <w:rFonts w:ascii="Times New Roman" w:hAnsi="Times New Roman" w:cs="Times New Roman"/>
          <w:sz w:val="28"/>
          <w:szCs w:val="28"/>
        </w:rPr>
        <w:t>, проведено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 xml:space="preserve"> исследовани</w:t>
      </w:r>
      <w:r>
        <w:rPr>
          <w:rStyle w:val="FontStyle27"/>
          <w:rFonts w:ascii="Times New Roman" w:hAnsi="Times New Roman" w:cs="Times New Roman"/>
          <w:sz w:val="28"/>
          <w:szCs w:val="28"/>
        </w:rPr>
        <w:t>е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 xml:space="preserve"> авторски</w:t>
      </w:r>
      <w:r>
        <w:rPr>
          <w:rStyle w:val="FontStyle27"/>
          <w:rFonts w:ascii="Times New Roman" w:hAnsi="Times New Roman" w:cs="Times New Roman"/>
          <w:sz w:val="28"/>
          <w:szCs w:val="28"/>
        </w:rPr>
        <w:t>х анкет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 xml:space="preserve">. </w:t>
      </w:r>
      <w:r>
        <w:rPr>
          <w:rStyle w:val="FontStyle27"/>
          <w:rFonts w:ascii="Times New Roman" w:hAnsi="Times New Roman" w:cs="Times New Roman"/>
          <w:sz w:val="28"/>
          <w:szCs w:val="28"/>
        </w:rPr>
        <w:t xml:space="preserve">Использованы 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>эмпирические</w:t>
      </w:r>
      <w:r>
        <w:rPr>
          <w:rStyle w:val="FontStyle27"/>
          <w:rFonts w:ascii="Times New Roman" w:hAnsi="Times New Roman" w:cs="Times New Roman"/>
          <w:sz w:val="28"/>
          <w:szCs w:val="28"/>
        </w:rPr>
        <w:t>,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 xml:space="preserve"> социологическ</w:t>
      </w:r>
      <w:r>
        <w:rPr>
          <w:rStyle w:val="FontStyle27"/>
          <w:rFonts w:ascii="Times New Roman" w:hAnsi="Times New Roman" w:cs="Times New Roman"/>
          <w:sz w:val="28"/>
          <w:szCs w:val="28"/>
        </w:rPr>
        <w:t>ие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7"/>
          <w:rFonts w:ascii="Times New Roman" w:hAnsi="Times New Roman" w:cs="Times New Roman"/>
          <w:sz w:val="28"/>
          <w:szCs w:val="28"/>
        </w:rPr>
        <w:t xml:space="preserve">и 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>статистические</w:t>
      </w:r>
      <w:r w:rsidRPr="00F60CBD">
        <w:rPr>
          <w:rStyle w:val="FontStyle27"/>
          <w:rFonts w:ascii="Times New Roman" w:hAnsi="Times New Roman" w:cs="Times New Roman"/>
          <w:sz w:val="28"/>
          <w:szCs w:val="28"/>
        </w:rPr>
        <w:t xml:space="preserve"> 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>методы</w:t>
      </w:r>
      <w:r>
        <w:rPr>
          <w:rStyle w:val="FontStyle27"/>
          <w:rFonts w:ascii="Times New Roman" w:hAnsi="Times New Roman" w:cs="Times New Roman"/>
          <w:sz w:val="28"/>
          <w:szCs w:val="28"/>
        </w:rPr>
        <w:t>.</w:t>
      </w:r>
    </w:p>
    <w:p w:rsidR="00A44CA4" w:rsidRPr="0016307B" w:rsidRDefault="00A44CA4" w:rsidP="0016307B">
      <w:pPr>
        <w:pStyle w:val="NoSpacing"/>
        <w:spacing w:line="360" w:lineRule="auto"/>
        <w:ind w:firstLine="567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16307B">
        <w:rPr>
          <w:rFonts w:ascii="Times New Roman" w:hAnsi="Times New Roman"/>
          <w:sz w:val="28"/>
          <w:szCs w:val="28"/>
        </w:rPr>
        <w:t>В проведённом социологическом исследовании, [</w:t>
      </w:r>
      <w:fldSimple w:instr=" REF _Ref400634627 \r \h  \* MERGEFORMAT ">
        <w:r w:rsidRPr="0016307B">
          <w:rPr>
            <w:rFonts w:ascii="Times New Roman" w:hAnsi="Times New Roman"/>
            <w:sz w:val="28"/>
            <w:szCs w:val="28"/>
          </w:rPr>
          <w:t>1</w:t>
        </w:r>
      </w:fldSimple>
      <w:r w:rsidRPr="0016307B">
        <w:rPr>
          <w:rFonts w:ascii="Times New Roman" w:hAnsi="Times New Roman"/>
          <w:sz w:val="28"/>
          <w:szCs w:val="28"/>
        </w:rPr>
        <w:t xml:space="preserve">] путем анонимного анкетирования среди студентов </w:t>
      </w:r>
      <w:r>
        <w:rPr>
          <w:rFonts w:ascii="Times New Roman" w:hAnsi="Times New Roman"/>
          <w:sz w:val="28"/>
          <w:szCs w:val="28"/>
        </w:rPr>
        <w:t>высших и средних медицинских образовательных учреждений</w:t>
      </w:r>
      <w:r w:rsidRPr="0016307B">
        <w:rPr>
          <w:rFonts w:ascii="Times New Roman" w:hAnsi="Times New Roman"/>
          <w:sz w:val="28"/>
          <w:szCs w:val="28"/>
        </w:rPr>
        <w:t xml:space="preserve"> приняло участие 395 чел. в возрасте 15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6307B">
        <w:rPr>
          <w:rFonts w:ascii="Times New Roman" w:hAnsi="Times New Roman"/>
          <w:sz w:val="28"/>
          <w:szCs w:val="28"/>
        </w:rPr>
        <w:t>19 лет. Получены следующие р</w:t>
      </w:r>
      <w:r w:rsidRPr="0016307B">
        <w:rPr>
          <w:rStyle w:val="FontStyle26"/>
          <w:rFonts w:ascii="Times New Roman" w:hAnsi="Times New Roman" w:cs="Times New Roman"/>
          <w:sz w:val="28"/>
          <w:szCs w:val="28"/>
        </w:rPr>
        <w:t>езультаты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>:</w:t>
      </w:r>
    </w:p>
    <w:p w:rsidR="00A44CA4" w:rsidRPr="0016307B" w:rsidRDefault="00A44CA4" w:rsidP="0016307B">
      <w:pPr>
        <w:pStyle w:val="Style5"/>
        <w:widowControl/>
        <w:numPr>
          <w:ilvl w:val="0"/>
          <w:numId w:val="12"/>
        </w:numPr>
        <w:spacing w:line="360" w:lineRule="auto"/>
        <w:ind w:left="0" w:firstLine="567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>Студенты в 100% случаев, независимо от возраста и курса обучения, пробовали алкогольные напитки и 97,3% респондентов пробовали курить. Удельный вес лиц, пробовавших наркотические вещества, составил 30,7%, причем из данной группы ответивших 67,4% были учащимися второго курса. Впервые познакомились со спиртными напитками в возрасте 6 — 10 лет 14% опрошенных лиц, в возрасте 10—12 лет — 38,6%, у 47,4% респондентов первое знакомство с алкоголем произошло в 13—15 лет. Более половины студентов, указавших на употребление наркотиков, впервые попробовали их в возрасте 17—18 лет (84,8%). Удельный вес лиц, впервые попробовавших наркотические вещества в возрасте 15—16 лет, был значительно ниже и составил 14,1% всех опрошенных подростков. Около 1% студентов указали возраст первого знакомства с наркотиком в 13—14 лет. Следует отметить тот факт, что 82,6% всех студентов попробовали наркотик из любопытства. Впервые познакомились с сигаретой в возрасте 14—16 лет около 70,5% респондентов. Для 20,5% опрошенных первое знакомство произошло в 11 — 13 лет. 71,3% студентов имели по две вредные привычки.</w:t>
      </w:r>
    </w:p>
    <w:p w:rsidR="00A44CA4" w:rsidRPr="0016307B" w:rsidRDefault="00A44CA4" w:rsidP="0016307B">
      <w:pPr>
        <w:pStyle w:val="Style6"/>
        <w:widowControl/>
        <w:numPr>
          <w:ilvl w:val="0"/>
          <w:numId w:val="12"/>
        </w:numPr>
        <w:spacing w:line="360" w:lineRule="auto"/>
        <w:ind w:left="0" w:right="38" w:firstLine="567"/>
        <w:rPr>
          <w:rStyle w:val="FontStyle16"/>
          <w:rFonts w:ascii="Times New Roman" w:hAnsi="Times New Roman" w:cs="Times New Roman"/>
          <w:sz w:val="28"/>
          <w:szCs w:val="28"/>
        </w:rPr>
      </w:pPr>
      <w:r w:rsidRPr="0016307B">
        <w:rPr>
          <w:rStyle w:val="FontStyle16"/>
          <w:rFonts w:ascii="Times New Roman" w:hAnsi="Times New Roman" w:cs="Times New Roman"/>
          <w:sz w:val="28"/>
          <w:szCs w:val="28"/>
        </w:rPr>
        <w:t xml:space="preserve">В нашем исследовании изучался возраст приобщения студентов к вредным привычкам. </w:t>
      </w:r>
      <w:r>
        <w:rPr>
          <w:rStyle w:val="FontStyle16"/>
          <w:rFonts w:ascii="Times New Roman" w:hAnsi="Times New Roman" w:cs="Times New Roman"/>
          <w:sz w:val="28"/>
          <w:szCs w:val="28"/>
        </w:rPr>
        <w:t>В</w:t>
      </w:r>
      <w:r w:rsidRPr="0016307B">
        <w:rPr>
          <w:rStyle w:val="FontStyle16"/>
          <w:rFonts w:ascii="Times New Roman" w:hAnsi="Times New Roman" w:cs="Times New Roman"/>
          <w:sz w:val="28"/>
          <w:szCs w:val="28"/>
        </w:rPr>
        <w:t>ыявлено, что большая часть респондентов из числа приобщившихся к алкоголю, употребляли спиртные напитки в кругу семьи или друзей по случаю праздников или торжеств. Результаты опроса показали, что приобщение к алкоголю происходило в широком возрастном диапазоне с 6 до 18 лет, наркотикам - в 15—18 лет, курению - с 11 до 18 лет.</w:t>
      </w:r>
    </w:p>
    <w:p w:rsidR="00A44CA4" w:rsidRPr="0016307B" w:rsidRDefault="00A44CA4" w:rsidP="0016307B">
      <w:pPr>
        <w:pStyle w:val="Style6"/>
        <w:widowControl/>
        <w:numPr>
          <w:ilvl w:val="0"/>
          <w:numId w:val="12"/>
        </w:numPr>
        <w:spacing w:line="360" w:lineRule="auto"/>
        <w:ind w:left="0" w:right="82" w:firstLine="567"/>
        <w:rPr>
          <w:rStyle w:val="FontStyle16"/>
          <w:rFonts w:ascii="Times New Roman" w:hAnsi="Times New Roman" w:cs="Times New Roman"/>
          <w:sz w:val="28"/>
          <w:szCs w:val="28"/>
        </w:rPr>
      </w:pPr>
      <w:r w:rsidRPr="0016307B">
        <w:rPr>
          <w:rStyle w:val="FontStyle16"/>
          <w:rFonts w:ascii="Times New Roman" w:hAnsi="Times New Roman" w:cs="Times New Roman"/>
          <w:sz w:val="28"/>
          <w:szCs w:val="28"/>
        </w:rPr>
        <w:t>Наркотические вещества «иногда» употребляли 6,7% подростков</w:t>
      </w:r>
      <w:r w:rsidRPr="0016307B">
        <w:rPr>
          <w:rStyle w:val="FontStyle15"/>
          <w:rFonts w:ascii="Times New Roman" w:hAnsi="Times New Roman" w:cs="Times New Roman"/>
          <w:sz w:val="28"/>
          <w:szCs w:val="28"/>
        </w:rPr>
        <w:t xml:space="preserve">, </w:t>
      </w:r>
      <w:r w:rsidRPr="0016307B">
        <w:rPr>
          <w:rStyle w:val="FontStyle16"/>
          <w:rFonts w:ascii="Times New Roman" w:hAnsi="Times New Roman" w:cs="Times New Roman"/>
          <w:sz w:val="28"/>
          <w:szCs w:val="28"/>
        </w:rPr>
        <w:t xml:space="preserve">среди них 1—3 раза из любопытства </w:t>
      </w:r>
      <w:r w:rsidRPr="0016307B">
        <w:rPr>
          <w:rStyle w:val="FontStyle14"/>
          <w:rFonts w:ascii="Times New Roman" w:hAnsi="Times New Roman" w:cs="Times New Roman"/>
          <w:sz w:val="28"/>
          <w:szCs w:val="28"/>
        </w:rPr>
        <w:t xml:space="preserve">— </w:t>
      </w:r>
      <w:r w:rsidRPr="0016307B">
        <w:rPr>
          <w:rStyle w:val="FontStyle16"/>
          <w:rFonts w:ascii="Times New Roman" w:hAnsi="Times New Roman" w:cs="Times New Roman"/>
          <w:sz w:val="28"/>
          <w:szCs w:val="28"/>
        </w:rPr>
        <w:t>6</w:t>
      </w:r>
      <w:r>
        <w:rPr>
          <w:rStyle w:val="FontStyle16"/>
          <w:rFonts w:ascii="Times New Roman" w:hAnsi="Times New Roman" w:cs="Times New Roman"/>
          <w:sz w:val="28"/>
          <w:szCs w:val="28"/>
        </w:rPr>
        <w:t>,</w:t>
      </w:r>
      <w:r w:rsidRPr="0016307B">
        <w:rPr>
          <w:rStyle w:val="FontStyle16"/>
          <w:rFonts w:ascii="Times New Roman" w:hAnsi="Times New Roman" w:cs="Times New Roman"/>
          <w:sz w:val="28"/>
          <w:szCs w:val="28"/>
        </w:rPr>
        <w:t>0%. Среди студентов из группы «и</w:t>
      </w:r>
      <w:r>
        <w:rPr>
          <w:rStyle w:val="FontStyle16"/>
          <w:rFonts w:ascii="Times New Roman" w:hAnsi="Times New Roman" w:cs="Times New Roman"/>
          <w:sz w:val="28"/>
          <w:szCs w:val="28"/>
        </w:rPr>
        <w:t xml:space="preserve">ногда» употреблявших наркотики </w:t>
      </w:r>
      <w:r w:rsidRPr="0016307B">
        <w:rPr>
          <w:rStyle w:val="FontStyle16"/>
          <w:rFonts w:ascii="Times New Roman" w:hAnsi="Times New Roman" w:cs="Times New Roman"/>
          <w:sz w:val="28"/>
          <w:szCs w:val="28"/>
        </w:rPr>
        <w:t xml:space="preserve">2,3% потребляли их в виде курения. Из общего числа курящих наибольший удельный вес составили студенты, выкуривающие от 1 до 5 сигарет в день (59%), 35,9% выкуривали до 10 сигарет в день. </w:t>
      </w:r>
    </w:p>
    <w:p w:rsidR="00A44CA4" w:rsidRPr="0016307B" w:rsidRDefault="00A44CA4" w:rsidP="0016307B">
      <w:pPr>
        <w:pStyle w:val="Style5"/>
        <w:widowControl/>
        <w:numPr>
          <w:ilvl w:val="0"/>
          <w:numId w:val="12"/>
        </w:numPr>
        <w:spacing w:line="360" w:lineRule="auto"/>
        <w:ind w:left="0" w:right="38" w:firstLine="567"/>
        <w:jc w:val="both"/>
        <w:rPr>
          <w:rStyle w:val="FontStyle16"/>
          <w:rFonts w:ascii="Times New Roman" w:hAnsi="Times New Roman" w:cs="Times New Roman"/>
          <w:sz w:val="28"/>
          <w:szCs w:val="28"/>
        </w:rPr>
      </w:pPr>
      <w:r w:rsidRPr="0016307B">
        <w:rPr>
          <w:rStyle w:val="FontStyle16"/>
          <w:rFonts w:ascii="Times New Roman" w:hAnsi="Times New Roman" w:cs="Times New Roman"/>
          <w:sz w:val="28"/>
          <w:szCs w:val="28"/>
        </w:rPr>
        <w:t>Анализируя результаты исследования, о наличии вредных привычек у подростков и их родителей выявлено, что употребление алкоголя родителями достоверно связано с употреблением алко</w:t>
      </w:r>
      <w:r w:rsidRPr="0016307B">
        <w:rPr>
          <w:rStyle w:val="FontStyle16"/>
          <w:rFonts w:ascii="Times New Roman" w:hAnsi="Times New Roman" w:cs="Times New Roman"/>
          <w:bCs/>
          <w:sz w:val="28"/>
          <w:szCs w:val="28"/>
        </w:rPr>
        <w:t xml:space="preserve">голя </w:t>
      </w:r>
      <w:r w:rsidRPr="0016307B">
        <w:rPr>
          <w:rStyle w:val="FontStyle16"/>
          <w:rFonts w:ascii="Times New Roman" w:hAnsi="Times New Roman" w:cs="Times New Roman"/>
          <w:sz w:val="28"/>
          <w:szCs w:val="28"/>
        </w:rPr>
        <w:t xml:space="preserve">опрошенными студентами. В семьях, где родители употребляли алкогольные напитки редко или не употребляли его вообще, удельный вес студентов, употребляющих алкогольные напитки, составил </w:t>
      </w:r>
      <w:r>
        <w:rPr>
          <w:rStyle w:val="FontStyle16"/>
          <w:rFonts w:ascii="Times New Roman" w:hAnsi="Times New Roman" w:cs="Times New Roman"/>
          <w:sz w:val="28"/>
          <w:szCs w:val="28"/>
        </w:rPr>
        <w:t>2</w:t>
      </w:r>
      <w:r w:rsidRPr="0016307B">
        <w:rPr>
          <w:rStyle w:val="FontStyle16"/>
          <w:rFonts w:ascii="Times New Roman" w:hAnsi="Times New Roman" w:cs="Times New Roman"/>
          <w:sz w:val="28"/>
          <w:szCs w:val="28"/>
        </w:rPr>
        <w:t xml:space="preserve">4,7%. В семьях, в которых хотя бы один из родителей имел пристрастие к алкоголю, в </w:t>
      </w:r>
      <w:r>
        <w:rPr>
          <w:rStyle w:val="FontStyle16"/>
          <w:rFonts w:ascii="Times New Roman" w:hAnsi="Times New Roman" w:cs="Times New Roman"/>
          <w:sz w:val="28"/>
          <w:szCs w:val="28"/>
        </w:rPr>
        <w:t>1</w:t>
      </w:r>
      <w:r w:rsidRPr="0016307B">
        <w:rPr>
          <w:rStyle w:val="FontStyle16"/>
          <w:rFonts w:ascii="Times New Roman" w:hAnsi="Times New Roman" w:cs="Times New Roman"/>
          <w:sz w:val="28"/>
          <w:szCs w:val="28"/>
        </w:rPr>
        <w:t>7,3% случаях подростки тоже «осваивали</w:t>
      </w:r>
      <w:r w:rsidRPr="0016307B">
        <w:rPr>
          <w:rStyle w:val="FontStyle16"/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16307B">
        <w:rPr>
          <w:rStyle w:val="FontStyle16"/>
          <w:rFonts w:ascii="Times New Roman" w:hAnsi="Times New Roman" w:cs="Times New Roman"/>
          <w:sz w:val="28"/>
          <w:szCs w:val="28"/>
        </w:rPr>
        <w:t>эту вредную привычку. Аналогичная закономерность наблюдается и среди семей куривших подростков. Так, в семьях, где не было курящих родителей, пробовали курить 14,1% опрошенных учащихся, а в семьях, в которых курили более одного родственника, курили 57,4% респондентов.</w:t>
      </w:r>
    </w:p>
    <w:p w:rsidR="00A44CA4" w:rsidRPr="0016307B" w:rsidRDefault="00A44CA4" w:rsidP="0016307B">
      <w:pPr>
        <w:pStyle w:val="NoSpacing"/>
        <w:numPr>
          <w:ilvl w:val="0"/>
          <w:numId w:val="12"/>
        </w:numPr>
        <w:spacing w:line="360" w:lineRule="auto"/>
        <w:ind w:left="0" w:firstLine="567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 xml:space="preserve">Предложенная методика социологического исследования позволила определить уровень знаний учащихся о путях передачи ВИЧ, признаках ВИЧ и СПИД, способах предохранения от заражения, отношения к людям, живущим со СПИД, а также умении использовать полученные знания на практике. </w:t>
      </w:r>
      <w:r>
        <w:rPr>
          <w:rStyle w:val="FontStyle27"/>
          <w:rFonts w:ascii="Times New Roman" w:hAnsi="Times New Roman" w:cs="Times New Roman"/>
          <w:sz w:val="28"/>
          <w:szCs w:val="28"/>
        </w:rPr>
        <w:t>В</w:t>
      </w:r>
      <w:r w:rsidRPr="0016307B">
        <w:rPr>
          <w:rFonts w:ascii="Times New Roman" w:hAnsi="Times New Roman"/>
          <w:sz w:val="28"/>
          <w:szCs w:val="28"/>
          <w:lang w:eastAsia="ru-RU"/>
        </w:rPr>
        <w:t>ыявлено, что наиболее частой ассоциацией с ВИЧ-инфекцией является смерть, ее указывает практически половина респондентов (49,8%). Далее выстраивается следующая схема ассоциативного восприятия термина ВИЧ-инфекция: СПИД – 26,7%, небезопасный секс и иммунодефицит по 18,4%, наркотики – 18%, шприц и наркомания – по 17,8%, секс – 16%, страх – 15,8%, болезнь – 11,9%, неизлечимо – 10,9%. Остальные категории употребляются с более низкой частотой: кровь – 8,9%, беспорядочные половые связи, больница и опасность по 7,9%, безвыходность, наркоман, игла по 6,9%, вирус – 5,9% .</w:t>
      </w:r>
    </w:p>
    <w:p w:rsidR="00A44CA4" w:rsidRPr="0016307B" w:rsidRDefault="00A44CA4" w:rsidP="0016307B">
      <w:pPr>
        <w:pStyle w:val="NoSpacing"/>
        <w:numPr>
          <w:ilvl w:val="0"/>
          <w:numId w:val="12"/>
        </w:numPr>
        <w:spacing w:line="360" w:lineRule="auto"/>
        <w:ind w:left="0" w:firstLine="567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>Несмотря на некоторую информированность, молодежь нуждается в дополнительных знаниях, которые они хотели бы получить от подготовленных профессионально людей. К сожалению,</w:t>
      </w:r>
      <w:r w:rsidRPr="0016307B">
        <w:rPr>
          <w:rStyle w:val="FontStyle18"/>
          <w:rFonts w:ascii="Times New Roman" w:hAnsi="Times New Roman" w:cs="Times New Roman"/>
          <w:sz w:val="28"/>
          <w:szCs w:val="28"/>
        </w:rPr>
        <w:t xml:space="preserve"> 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>контакты с родителями и доверительные отношения в семье в большинстве ответов отсутствуют.</w:t>
      </w:r>
      <w:r w:rsidRPr="0016307B">
        <w:rPr>
          <w:rFonts w:ascii="Times New Roman" w:hAnsi="Times New Roman"/>
          <w:sz w:val="28"/>
          <w:szCs w:val="28"/>
          <w:lang w:eastAsia="ru-RU"/>
        </w:rPr>
        <w:t xml:space="preserve"> В качестве источников информации о ВИЧ-инфекции молодые люди чаще всего указывают журналы - 59,4% и интернет – 48,6%, затем брошюры – 36,7%, газеты – 21,7%, телевидение 20,6% и книги – 18,8%. Меньшее количество считают, что получают информацию из рекламы – 5,9%, в школе – 4%, из СМИ и от родителей – по 3%.</w:t>
      </w:r>
    </w:p>
    <w:p w:rsidR="00A44CA4" w:rsidRPr="0016307B" w:rsidRDefault="00A44CA4" w:rsidP="0016307B">
      <w:pPr>
        <w:pStyle w:val="NoSpacing"/>
        <w:numPr>
          <w:ilvl w:val="0"/>
          <w:numId w:val="12"/>
        </w:numPr>
        <w:spacing w:line="360" w:lineRule="auto"/>
        <w:ind w:left="0" w:firstLine="567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 xml:space="preserve">Знания по проблемам ВИЧ/СПИД, о вреде наркотиков не всегда используются молодежью в целях защиты от заражения и сохранения своего здоровья, что свидетельствует об отсутствии </w:t>
      </w:r>
      <w:r w:rsidRPr="0016307B">
        <w:rPr>
          <w:rStyle w:val="FontStyle28"/>
          <w:rFonts w:ascii="Times New Roman" w:hAnsi="Times New Roman" w:cs="Times New Roman"/>
          <w:sz w:val="28"/>
          <w:szCs w:val="28"/>
        </w:rPr>
        <w:t>мотив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>ации на осознанное поведение.</w:t>
      </w:r>
    </w:p>
    <w:p w:rsidR="00A44CA4" w:rsidRPr="0016307B" w:rsidRDefault="00A44CA4" w:rsidP="0016307B">
      <w:pPr>
        <w:pStyle w:val="Style14"/>
        <w:widowControl/>
        <w:numPr>
          <w:ilvl w:val="0"/>
          <w:numId w:val="12"/>
        </w:numPr>
        <w:tabs>
          <w:tab w:val="left" w:pos="322"/>
        </w:tabs>
        <w:spacing w:line="360" w:lineRule="auto"/>
        <w:ind w:left="0" w:firstLine="567"/>
        <w:jc w:val="both"/>
        <w:rPr>
          <w:rStyle w:val="FontStyle27"/>
          <w:rFonts w:ascii="Times New Roman" w:eastAsia="Arial Unicode MS" w:hAnsi="Times New Roman" w:cs="Times New Roman"/>
          <w:sz w:val="28"/>
          <w:szCs w:val="28"/>
        </w:rPr>
      </w:pP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>Пропаганда через все средства массовой информации «безопасного секса» послужила одной из причин распространения риск</w:t>
      </w:r>
      <w:r w:rsidRPr="0016307B">
        <w:rPr>
          <w:rStyle w:val="FontStyle27"/>
          <w:rFonts w:ascii="Times New Roman" w:eastAsia="Arial Unicode MS" w:hAnsi="Times New Roman" w:cs="Times New Roman"/>
          <w:sz w:val="28"/>
          <w:szCs w:val="28"/>
        </w:rPr>
        <w:t>ованных форм поведения среди молодежи.</w:t>
      </w:r>
    </w:p>
    <w:p w:rsidR="00A44CA4" w:rsidRPr="0016307B" w:rsidRDefault="00A44CA4" w:rsidP="0016307B">
      <w:pPr>
        <w:pStyle w:val="Style15"/>
        <w:widowControl/>
        <w:numPr>
          <w:ilvl w:val="0"/>
          <w:numId w:val="12"/>
        </w:numPr>
        <w:tabs>
          <w:tab w:val="left" w:pos="466"/>
        </w:tabs>
        <w:spacing w:line="360" w:lineRule="auto"/>
        <w:ind w:left="0" w:firstLine="567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>Мотивами для вступления в сексуальные отношения служат любопытство –25%, алкогольное опьянение –17%, и самый большой процент 58% – желание иметь семью, детей. О половых взаимоотношениях учащиеся узнают чаще от друзей, средств массовой информации, но не от родителей и педагогов, что свидетельствует о недостаточности проводимого сексуального образования в семье и в школе.</w:t>
      </w:r>
    </w:p>
    <w:p w:rsidR="00A44CA4" w:rsidRPr="0016307B" w:rsidRDefault="00A44CA4" w:rsidP="0016307B">
      <w:pPr>
        <w:pStyle w:val="Style13"/>
        <w:widowControl/>
        <w:numPr>
          <w:ilvl w:val="0"/>
          <w:numId w:val="12"/>
        </w:numPr>
        <w:spacing w:line="360" w:lineRule="auto"/>
        <w:ind w:left="0" w:firstLine="567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>Большинство участвовавших в анкетировании выразили свое терпимое отношение к людям, живущим со СПИДом, считая, что нужно оказывать поддержку или относиться как к обычным людям, но некоторые (7% юношей в 16 лет и 8,7% девушки), уверены, что таких людей нужно изолировать.</w:t>
      </w:r>
    </w:p>
    <w:p w:rsidR="00A44CA4" w:rsidRPr="0016307B" w:rsidRDefault="00A44CA4" w:rsidP="0016307B">
      <w:pPr>
        <w:pStyle w:val="Style8"/>
        <w:widowControl/>
        <w:numPr>
          <w:ilvl w:val="0"/>
          <w:numId w:val="12"/>
        </w:numPr>
        <w:spacing w:line="360" w:lineRule="auto"/>
        <w:ind w:left="0" w:firstLine="567"/>
        <w:rPr>
          <w:rStyle w:val="FontStyle27"/>
          <w:rFonts w:ascii="Times New Roman" w:hAnsi="Times New Roman" w:cs="Times New Roman"/>
          <w:sz w:val="28"/>
          <w:szCs w:val="28"/>
        </w:rPr>
      </w:pPr>
      <w:r w:rsidRPr="0016307B">
        <w:rPr>
          <w:rStyle w:val="FontStyle16"/>
          <w:rFonts w:ascii="Times New Roman" w:hAnsi="Times New Roman" w:cs="Times New Roman"/>
          <w:sz w:val="28"/>
          <w:szCs w:val="28"/>
        </w:rPr>
        <w:t>Одним из важных факторов риска, способствующих пристраст</w:t>
      </w:r>
      <w:r w:rsidRPr="0016307B">
        <w:rPr>
          <w:rStyle w:val="FontStyle17"/>
          <w:rFonts w:ascii="Times New Roman" w:hAnsi="Times New Roman" w:cs="Times New Roman"/>
          <w:sz w:val="28"/>
          <w:szCs w:val="28"/>
        </w:rPr>
        <w:t xml:space="preserve">ию </w:t>
      </w:r>
      <w:r w:rsidRPr="0016307B">
        <w:rPr>
          <w:rStyle w:val="FontStyle16"/>
          <w:rFonts w:ascii="Times New Roman" w:hAnsi="Times New Roman" w:cs="Times New Roman"/>
          <w:sz w:val="28"/>
          <w:szCs w:val="28"/>
        </w:rPr>
        <w:t xml:space="preserve">и развитию алкоголизации и табакокурению подрастающего поколения, является значительное влияние и пример образа жизни родителей. Социологический опрос подростков показал, что </w:t>
      </w:r>
      <w:r w:rsidRPr="0016307B">
        <w:rPr>
          <w:rStyle w:val="FontStyle18"/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16307B">
        <w:rPr>
          <w:rStyle w:val="FontStyle16"/>
          <w:rFonts w:ascii="Times New Roman" w:hAnsi="Times New Roman" w:cs="Times New Roman"/>
          <w:sz w:val="28"/>
          <w:szCs w:val="28"/>
        </w:rPr>
        <w:t xml:space="preserve">современных условиях алкоголизм, наркомания и табакокурение </w:t>
      </w:r>
      <w:r w:rsidRPr="0016307B">
        <w:rPr>
          <w:rStyle w:val="FontStyle18"/>
          <w:rFonts w:ascii="Times New Roman" w:hAnsi="Times New Roman" w:cs="Times New Roman"/>
          <w:b w:val="0"/>
          <w:sz w:val="28"/>
          <w:szCs w:val="28"/>
        </w:rPr>
        <w:t xml:space="preserve">среди </w:t>
      </w:r>
      <w:r w:rsidRPr="0016307B">
        <w:rPr>
          <w:rStyle w:val="FontStyle16"/>
          <w:rFonts w:ascii="Times New Roman" w:hAnsi="Times New Roman" w:cs="Times New Roman"/>
          <w:sz w:val="28"/>
          <w:szCs w:val="28"/>
        </w:rPr>
        <w:t>подрастающего поколения остается весьма актуальной медико-социальной проблемой.</w:t>
      </w:r>
    </w:p>
    <w:p w:rsidR="00A44CA4" w:rsidRPr="0016307B" w:rsidRDefault="00A44CA4" w:rsidP="0016307B">
      <w:pPr>
        <w:pStyle w:val="Style5"/>
        <w:widowControl/>
        <w:spacing w:line="360" w:lineRule="auto"/>
        <w:ind w:firstLine="567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16307B">
        <w:rPr>
          <w:sz w:val="28"/>
          <w:szCs w:val="28"/>
        </w:rPr>
        <w:t>Таким образом, п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>оловое воспитание должно быть направлено на разумное воздержание до вступления в брачные отношения и рожд</w:t>
      </w:r>
      <w:r>
        <w:rPr>
          <w:rStyle w:val="FontStyle27"/>
          <w:rFonts w:ascii="Times New Roman" w:hAnsi="Times New Roman" w:cs="Times New Roman"/>
          <w:sz w:val="28"/>
          <w:szCs w:val="28"/>
        </w:rPr>
        <w:t>ения желанных детей, а не на беспорядочный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 xml:space="preserve"> секс, приводящий к распространению заболеваний, передающихся половым путем, ВИЧ/СПИД.</w:t>
      </w:r>
    </w:p>
    <w:p w:rsidR="00A44CA4" w:rsidRPr="0016307B" w:rsidRDefault="00A44CA4" w:rsidP="0016307B">
      <w:pPr>
        <w:pStyle w:val="NoSpacing"/>
        <w:spacing w:line="360" w:lineRule="auto"/>
        <w:ind w:firstLine="567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16307B">
        <w:rPr>
          <w:rFonts w:ascii="Times New Roman" w:hAnsi="Times New Roman"/>
          <w:sz w:val="28"/>
          <w:szCs w:val="28"/>
          <w:lang w:eastAsia="ru-RU"/>
        </w:rPr>
        <w:t>Д</w:t>
      </w: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>ля профилактики ВИЧ/СПИД необходимо изменить современные существующие программы, направленные только на просвещение в сторону выработки морально-этических убеждений, правильно ориентированных поведенческих установок, позволяющих защититься от ВИЧ/СПИД и сохранить нравственное и физическое здоровье.</w:t>
      </w:r>
    </w:p>
    <w:p w:rsidR="00A44CA4" w:rsidRPr="0016307B" w:rsidRDefault="00A44CA4" w:rsidP="0016307B">
      <w:pPr>
        <w:pStyle w:val="Style5"/>
        <w:widowControl/>
        <w:spacing w:line="360" w:lineRule="auto"/>
        <w:ind w:firstLine="567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  <w:r w:rsidRPr="0016307B">
        <w:rPr>
          <w:rStyle w:val="FontStyle27"/>
          <w:rFonts w:ascii="Times New Roman" w:hAnsi="Times New Roman" w:cs="Times New Roman"/>
          <w:sz w:val="28"/>
          <w:szCs w:val="28"/>
        </w:rPr>
        <w:t>В целях совершенствования работы с молодежью необходимо направить усилия на выработку осознанного поведения, мотиваций для действий и навыков, защищающих их от ВИЧ/СПИД.</w:t>
      </w:r>
    </w:p>
    <w:p w:rsidR="00A44CA4" w:rsidRDefault="00A44CA4" w:rsidP="00C77587">
      <w:pPr>
        <w:pStyle w:val="Style5"/>
        <w:widowControl/>
        <w:spacing w:line="360" w:lineRule="auto"/>
        <w:ind w:firstLine="567"/>
        <w:jc w:val="both"/>
        <w:rPr>
          <w:rStyle w:val="FontStyle27"/>
          <w:rFonts w:ascii="Times New Roman" w:hAnsi="Times New Roman" w:cs="Times New Roman"/>
          <w:sz w:val="28"/>
          <w:szCs w:val="28"/>
        </w:rPr>
      </w:pPr>
    </w:p>
    <w:p w:rsidR="00A44CA4" w:rsidRPr="00C77587" w:rsidRDefault="00A44CA4" w:rsidP="00AF62DA">
      <w:pPr>
        <w:pStyle w:val="Heading1"/>
        <w:spacing w:before="0"/>
        <w:jc w:val="center"/>
        <w:rPr>
          <w:rFonts w:ascii="Times New Roman" w:hAnsi="Times New Roman"/>
          <w:color w:val="auto"/>
        </w:rPr>
      </w:pPr>
      <w:r w:rsidRPr="00C77587">
        <w:rPr>
          <w:rFonts w:ascii="Times New Roman" w:hAnsi="Times New Roman"/>
          <w:color w:val="auto"/>
        </w:rPr>
        <w:t>Список литературы</w:t>
      </w:r>
    </w:p>
    <w:p w:rsidR="00A44CA4" w:rsidRPr="00036FE3" w:rsidRDefault="00A44CA4" w:rsidP="00036FE3">
      <w:pPr>
        <w:pStyle w:val="Bibliography"/>
        <w:numPr>
          <w:ilvl w:val="0"/>
          <w:numId w:val="10"/>
        </w:numPr>
        <w:jc w:val="both"/>
        <w:rPr>
          <w:noProof/>
        </w:rPr>
      </w:pPr>
      <w:bookmarkStart w:id="0" w:name="_Ref400634627"/>
      <w:r w:rsidRPr="00036FE3">
        <w:rPr>
          <w:noProof/>
        </w:rPr>
        <w:t xml:space="preserve">Аслоньянц А.М., Нефёдов П.В. </w:t>
      </w:r>
      <w:r w:rsidRPr="00036FE3">
        <w:rPr>
          <w:iCs/>
          <w:noProof/>
        </w:rPr>
        <w:t>Образовательная среда и состояние здоровьяи девушек– студенток медицинских колледжей (на примере Краснодарского края) /</w:t>
      </w:r>
      <w:r w:rsidRPr="00036FE3">
        <w:rPr>
          <w:noProof/>
        </w:rPr>
        <w:t xml:space="preserve"> А.М. Аслоньянц, П.В. Нефёдов. –Краснодар: Славянка,2012. –167 стр.</w:t>
      </w:r>
      <w:bookmarkEnd w:id="0"/>
    </w:p>
    <w:p w:rsidR="00A44CA4" w:rsidRPr="00036FE3" w:rsidRDefault="00A44CA4" w:rsidP="00036FE3">
      <w:pPr>
        <w:pStyle w:val="Bibliography"/>
        <w:numPr>
          <w:ilvl w:val="0"/>
          <w:numId w:val="10"/>
        </w:numPr>
        <w:jc w:val="both"/>
        <w:rPr>
          <w:noProof/>
        </w:rPr>
      </w:pPr>
      <w:bookmarkStart w:id="1" w:name="_Ref400634489"/>
      <w:r w:rsidRPr="00036FE3">
        <w:rPr>
          <w:noProof/>
        </w:rPr>
        <w:t xml:space="preserve">Белоусов, А. К. </w:t>
      </w:r>
      <w:r w:rsidRPr="00036FE3">
        <w:rPr>
          <w:iCs/>
          <w:noProof/>
        </w:rPr>
        <w:t>Инфекционные болезни с курсом ВИЧ- инфекции и эпидемиологии /</w:t>
      </w:r>
      <w:r w:rsidRPr="00036FE3">
        <w:rPr>
          <w:noProof/>
        </w:rPr>
        <w:t xml:space="preserve"> А. К. Белоусов. –Москва: Медицина. – 2014.</w:t>
      </w:r>
      <w:bookmarkEnd w:id="1"/>
    </w:p>
    <w:p w:rsidR="00A44CA4" w:rsidRPr="00036FE3" w:rsidRDefault="00A44CA4" w:rsidP="00036FE3">
      <w:pPr>
        <w:pStyle w:val="Bibliography"/>
        <w:numPr>
          <w:ilvl w:val="0"/>
          <w:numId w:val="10"/>
        </w:numPr>
        <w:jc w:val="both"/>
        <w:rPr>
          <w:noProof/>
        </w:rPr>
      </w:pPr>
      <w:bookmarkStart w:id="2" w:name="_Ref400634495"/>
      <w:r w:rsidRPr="00036FE3">
        <w:rPr>
          <w:noProof/>
        </w:rPr>
        <w:t xml:space="preserve">Елисеева, О.И. </w:t>
      </w:r>
      <w:r w:rsidRPr="00036FE3">
        <w:rPr>
          <w:iCs/>
          <w:noProof/>
        </w:rPr>
        <w:t>Лечение вирусных заболевании. Гепатит. СПИД.</w:t>
      </w:r>
      <w:r w:rsidRPr="00036FE3">
        <w:rPr>
          <w:noProof/>
        </w:rPr>
        <w:t xml:space="preserve"> О.И Елисеева. –Москва: Медицина – 2011.</w:t>
      </w:r>
      <w:bookmarkEnd w:id="2"/>
    </w:p>
    <w:p w:rsidR="00A44CA4" w:rsidRPr="00036FE3" w:rsidRDefault="00A44CA4" w:rsidP="00036FE3">
      <w:pPr>
        <w:pStyle w:val="Bibliography"/>
        <w:numPr>
          <w:ilvl w:val="0"/>
          <w:numId w:val="10"/>
        </w:numPr>
        <w:jc w:val="both"/>
        <w:rPr>
          <w:noProof/>
        </w:rPr>
      </w:pPr>
      <w:bookmarkStart w:id="3" w:name="_Ref400634446"/>
      <w:r w:rsidRPr="00036FE3">
        <w:rPr>
          <w:iCs/>
          <w:noProof/>
        </w:rPr>
        <w:t>Покровский В.В. ВИЧ-инфекция и СПИД. Клинические рекомендации / В.В Покровский. –Москва, ГЭОТАР-Медиа,2013.</w:t>
      </w:r>
      <w:bookmarkEnd w:id="3"/>
      <w:r w:rsidRPr="00036FE3">
        <w:rPr>
          <w:noProof/>
        </w:rPr>
        <w:t xml:space="preserve"> </w:t>
      </w:r>
    </w:p>
    <w:p w:rsidR="00A44CA4" w:rsidRPr="00036FE3" w:rsidRDefault="00A44CA4" w:rsidP="00036FE3">
      <w:pPr>
        <w:pStyle w:val="Bibliography"/>
        <w:numPr>
          <w:ilvl w:val="0"/>
          <w:numId w:val="10"/>
        </w:numPr>
        <w:jc w:val="both"/>
        <w:rPr>
          <w:iCs/>
          <w:noProof/>
        </w:rPr>
      </w:pPr>
      <w:bookmarkStart w:id="4" w:name="_Ref400634587"/>
      <w:r w:rsidRPr="00036FE3">
        <w:rPr>
          <w:iCs/>
          <w:noProof/>
        </w:rPr>
        <w:t>Оценка медико-социальной и ресурсной эффективности здравоохранения в МО. Данные Министерства здравоохранения Краснодарского края за 2012-2013гг. [Электронный ресурс]. URL: http://minzdravkk.ru/pages/analiticmats/monitoring/monit_everykv/2013/12month201</w:t>
      </w:r>
      <w:bookmarkEnd w:id="4"/>
      <w:r w:rsidRPr="00036FE3">
        <w:rPr>
          <w:iCs/>
          <w:noProof/>
        </w:rPr>
        <w:t xml:space="preserve"> (дата обращения: 1.09.2014)</w:t>
      </w:r>
    </w:p>
    <w:p w:rsidR="00A44CA4" w:rsidRDefault="00A44CA4" w:rsidP="00C77587">
      <w:pPr>
        <w:spacing w:line="360" w:lineRule="auto"/>
        <w:jc w:val="both"/>
        <w:rPr>
          <w:sz w:val="28"/>
          <w:szCs w:val="28"/>
        </w:rPr>
      </w:pPr>
    </w:p>
    <w:p w:rsidR="00A44CA4" w:rsidRPr="00F772C2" w:rsidRDefault="00A44CA4" w:rsidP="00741CC0">
      <w:pPr>
        <w:pStyle w:val="ListParagraph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41CC0">
        <w:rPr>
          <w:rFonts w:ascii="Times New Roman" w:hAnsi="Times New Roman"/>
          <w:sz w:val="24"/>
          <w:szCs w:val="24"/>
          <w:lang w:val="en-US"/>
        </w:rPr>
        <w:t>REFERENCES</w:t>
      </w:r>
    </w:p>
    <w:p w:rsidR="00A44CA4" w:rsidRPr="00F772C2" w:rsidRDefault="00A44CA4" w:rsidP="00741CC0">
      <w:pPr>
        <w:jc w:val="both"/>
      </w:pPr>
    </w:p>
    <w:p w:rsidR="00A44CA4" w:rsidRPr="00F772C2" w:rsidRDefault="00A44CA4" w:rsidP="00F772C2">
      <w:pPr>
        <w:pStyle w:val="ListParagraph"/>
        <w:ind w:left="360"/>
        <w:jc w:val="both"/>
        <w:rPr>
          <w:rStyle w:val="hps"/>
          <w:rFonts w:ascii="Times New Roman" w:hAnsi="Times New Roman"/>
          <w:color w:val="222222"/>
          <w:sz w:val="24"/>
          <w:szCs w:val="24"/>
        </w:rPr>
      </w:pP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>1.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ab/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Aslon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>'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janc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A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>.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M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.,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Nefjodov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P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>.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V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.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Obrazovatel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>'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naja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sreda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i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sostojanie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zdorov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>'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jai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devushek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–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studentok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medicinskih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kolledzhej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 (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na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primere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Krasnodarskogo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kraja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) /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A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>.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M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.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Aslon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>'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janc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,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P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>.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V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.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Nefjodov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>. –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Krasnodar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: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Slavjanka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 xml:space="preserve">,2012. –167 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str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</w:rPr>
        <w:t>.</w:t>
      </w:r>
    </w:p>
    <w:p w:rsidR="00A44CA4" w:rsidRPr="00F772C2" w:rsidRDefault="00A44CA4" w:rsidP="00F772C2">
      <w:pPr>
        <w:pStyle w:val="ListParagraph"/>
        <w:ind w:left="360"/>
        <w:jc w:val="both"/>
        <w:rPr>
          <w:rStyle w:val="hps"/>
          <w:rFonts w:ascii="Times New Roman" w:hAnsi="Times New Roman"/>
          <w:color w:val="222222"/>
          <w:sz w:val="24"/>
          <w:szCs w:val="24"/>
          <w:lang w:val="en-US"/>
        </w:rPr>
      </w:pP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2.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ab/>
        <w:t>Belousov, A. K. Infekcionnye bolezni s kursom VICh- infekcii i jepidemiologii / A. K. Belousov. –Moskva: Medicina. – 2014.</w:t>
      </w:r>
    </w:p>
    <w:p w:rsidR="00A44CA4" w:rsidRPr="00F772C2" w:rsidRDefault="00A44CA4" w:rsidP="00F772C2">
      <w:pPr>
        <w:pStyle w:val="ListParagraph"/>
        <w:ind w:left="360"/>
        <w:jc w:val="both"/>
        <w:rPr>
          <w:rStyle w:val="hps"/>
          <w:rFonts w:ascii="Times New Roman" w:hAnsi="Times New Roman"/>
          <w:color w:val="222222"/>
          <w:sz w:val="24"/>
          <w:szCs w:val="24"/>
          <w:lang w:val="en-US"/>
        </w:rPr>
      </w:pP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3.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ab/>
        <w:t>Eliseeva, O.I. Lechenie virusnyh zabolevanii. Gepatit. SPID. O.I Eliseeva. –Moskva: Medicina – 2011.</w:t>
      </w:r>
    </w:p>
    <w:p w:rsidR="00A44CA4" w:rsidRPr="00F772C2" w:rsidRDefault="00A44CA4" w:rsidP="00F772C2">
      <w:pPr>
        <w:pStyle w:val="ListParagraph"/>
        <w:ind w:left="360"/>
        <w:jc w:val="both"/>
        <w:rPr>
          <w:rStyle w:val="hps"/>
          <w:rFonts w:ascii="Times New Roman" w:hAnsi="Times New Roman"/>
          <w:color w:val="222222"/>
          <w:sz w:val="24"/>
          <w:szCs w:val="24"/>
          <w:lang w:val="en-US"/>
        </w:rPr>
      </w:pP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4.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ab/>
        <w:t xml:space="preserve">Pokrovskij V.V. VICh-infekcija i SPID. Klinicheskie rekomendacii / V.V Pokrovskij. –Moskva, GJeOTAR-Media,2013. </w:t>
      </w:r>
    </w:p>
    <w:p w:rsidR="00A44CA4" w:rsidRPr="00F772C2" w:rsidRDefault="00A44CA4" w:rsidP="00F772C2">
      <w:pPr>
        <w:pStyle w:val="ListParagraph"/>
        <w:ind w:left="360"/>
        <w:jc w:val="both"/>
        <w:rPr>
          <w:rStyle w:val="hps"/>
          <w:rFonts w:ascii="Times New Roman" w:hAnsi="Times New Roman"/>
          <w:color w:val="222222"/>
          <w:sz w:val="24"/>
          <w:szCs w:val="24"/>
          <w:lang w:val="en-US"/>
        </w:rPr>
      </w:pP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>5.</w:t>
      </w:r>
      <w:r w:rsidRPr="00F772C2">
        <w:rPr>
          <w:rStyle w:val="hps"/>
          <w:rFonts w:ascii="Times New Roman" w:hAnsi="Times New Roman"/>
          <w:color w:val="222222"/>
          <w:sz w:val="24"/>
          <w:szCs w:val="24"/>
          <w:lang w:val="en-US"/>
        </w:rPr>
        <w:tab/>
        <w:t>Ocenka mediko-social'noj i resursnoj jeffektivnosti zdravoohranenija v MO. Dannye Ministerstva zdravoohranenija Krasnodarskogo kraja za 2012-2013gg. [Jelektronnyj resurs]. URL: http://minzdravkk.ru/pages/analiticmats/monitoring/monit_everykv/2013/12month201 (data obrashhenija: 1.09.2014)</w:t>
      </w:r>
    </w:p>
    <w:p w:rsidR="00A44CA4" w:rsidRPr="00741CC0" w:rsidRDefault="00A44CA4" w:rsidP="00F772C2">
      <w:pPr>
        <w:pStyle w:val="ListParagraph"/>
        <w:spacing w:line="240" w:lineRule="auto"/>
        <w:ind w:left="360"/>
        <w:jc w:val="both"/>
        <w:rPr>
          <w:rFonts w:ascii="Times New Roman" w:hAnsi="Times New Roman"/>
          <w:color w:val="222222"/>
          <w:sz w:val="24"/>
          <w:szCs w:val="24"/>
        </w:rPr>
      </w:pPr>
    </w:p>
    <w:sectPr w:rsidR="00A44CA4" w:rsidRPr="00741CC0" w:rsidSect="00F25B8B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CA4" w:rsidRDefault="00A44CA4" w:rsidP="00BC4E24">
      <w:r>
        <w:separator/>
      </w:r>
    </w:p>
  </w:endnote>
  <w:endnote w:type="continuationSeparator" w:id="1">
    <w:p w:rsidR="00A44CA4" w:rsidRDefault="00A44CA4" w:rsidP="00BC4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CA4" w:rsidRPr="00E72DBC" w:rsidRDefault="00A44CA4" w:rsidP="00E72DBC">
    <w:pPr>
      <w:pStyle w:val="Footer"/>
      <w:rPr>
        <w:lang w:val="en-US"/>
      </w:rPr>
    </w:pPr>
    <w:r w:rsidRPr="00EF6594">
      <w:t>http://ej.kubagro.ru/201</w:t>
    </w:r>
    <w:r w:rsidRPr="00EF6594">
      <w:rPr>
        <w:lang w:val="en-US"/>
      </w:rPr>
      <w:t>4</w:t>
    </w:r>
    <w:r w:rsidRPr="00EF6594">
      <w:t>/</w:t>
    </w:r>
    <w:r w:rsidRPr="00EF6594">
      <w:rPr>
        <w:lang w:val="en-US"/>
      </w:rPr>
      <w:t>0</w:t>
    </w:r>
    <w:r>
      <w:rPr>
        <w:lang w:val="en-US"/>
      </w:rPr>
      <w:t>8</w:t>
    </w:r>
    <w:r w:rsidRPr="00EF6594">
      <w:t>/pdf/</w:t>
    </w:r>
    <w:r>
      <w:rPr>
        <w:lang w:val="en-US"/>
      </w:rPr>
      <w:t>053</w:t>
    </w:r>
    <w:r w:rsidRPr="00EF6594">
      <w:t>.pdf</w:t>
    </w:r>
  </w:p>
  <w:p w:rsidR="00A44CA4" w:rsidRDefault="00A44C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CA4" w:rsidRDefault="00A44CA4" w:rsidP="00BC4E24">
      <w:r>
        <w:separator/>
      </w:r>
    </w:p>
  </w:footnote>
  <w:footnote w:type="continuationSeparator" w:id="1">
    <w:p w:rsidR="00A44CA4" w:rsidRDefault="00A44CA4" w:rsidP="00BC4E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CA4" w:rsidRDefault="00A44CA4" w:rsidP="00B11FE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4CA4" w:rsidRDefault="00A44CA4" w:rsidP="0095772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CA4" w:rsidRPr="0095772E" w:rsidRDefault="00A44CA4" w:rsidP="00B11FE5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95772E">
      <w:rPr>
        <w:rStyle w:val="PageNumber"/>
        <w:sz w:val="28"/>
        <w:szCs w:val="28"/>
      </w:rPr>
      <w:fldChar w:fldCharType="begin"/>
    </w:r>
    <w:r w:rsidRPr="0095772E">
      <w:rPr>
        <w:rStyle w:val="PageNumber"/>
        <w:sz w:val="28"/>
        <w:szCs w:val="28"/>
      </w:rPr>
      <w:instrText xml:space="preserve">PAGE  </w:instrText>
    </w:r>
    <w:r w:rsidRPr="0095772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9</w:t>
    </w:r>
    <w:r w:rsidRPr="0095772E">
      <w:rPr>
        <w:rStyle w:val="PageNumber"/>
        <w:sz w:val="28"/>
        <w:szCs w:val="28"/>
      </w:rPr>
      <w:fldChar w:fldCharType="end"/>
    </w:r>
  </w:p>
  <w:p w:rsidR="00A44CA4" w:rsidRDefault="00A44CA4" w:rsidP="0095772E">
    <w:pPr>
      <w:pStyle w:val="Header"/>
      <w:ind w:right="360"/>
    </w:pPr>
    <w:r w:rsidRPr="009877FA">
      <w:t>Научный журнал КубГАУ, №10</w:t>
    </w:r>
    <w:r w:rsidRPr="009877FA">
      <w:rPr>
        <w:lang w:val="en-US"/>
      </w:rPr>
      <w:t>2</w:t>
    </w:r>
    <w:r w:rsidRPr="009877FA">
      <w:t>(0</w:t>
    </w:r>
    <w:r w:rsidRPr="009877FA">
      <w:rPr>
        <w:lang w:val="en-US"/>
      </w:rPr>
      <w:t>8</w:t>
    </w:r>
    <w:r w:rsidRPr="009877FA">
      <w:t>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062E268"/>
    <w:lvl w:ilvl="0">
      <w:numFmt w:val="bullet"/>
      <w:lvlText w:val="*"/>
      <w:lvlJc w:val="left"/>
    </w:lvl>
  </w:abstractNum>
  <w:abstractNum w:abstractNumId="1">
    <w:nsid w:val="02ED5D8D"/>
    <w:multiLevelType w:val="hybridMultilevel"/>
    <w:tmpl w:val="876A5330"/>
    <w:lvl w:ilvl="0" w:tplc="F72CE46C">
      <w:start w:val="1"/>
      <w:numFmt w:val="decimal"/>
      <w:lvlText w:val="%1."/>
      <w:lvlJc w:val="left"/>
      <w:pPr>
        <w:ind w:left="-10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10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26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  <w:rPr>
        <w:rFonts w:cs="Times New Roman"/>
      </w:rPr>
    </w:lvl>
  </w:abstractNum>
  <w:abstractNum w:abstractNumId="2">
    <w:nsid w:val="104E3361"/>
    <w:multiLevelType w:val="hybridMultilevel"/>
    <w:tmpl w:val="84FEADD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18CE4171"/>
    <w:multiLevelType w:val="hybridMultilevel"/>
    <w:tmpl w:val="5D46C466"/>
    <w:lvl w:ilvl="0" w:tplc="29921A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2A029C"/>
    <w:multiLevelType w:val="hybridMultilevel"/>
    <w:tmpl w:val="805A93A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D1D471A"/>
    <w:multiLevelType w:val="hybridMultilevel"/>
    <w:tmpl w:val="AD9227D4"/>
    <w:lvl w:ilvl="0" w:tplc="F9387CCA">
      <w:start w:val="1"/>
      <w:numFmt w:val="decimal"/>
      <w:lvlText w:val="%1."/>
      <w:lvlJc w:val="left"/>
      <w:pPr>
        <w:ind w:left="1542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46D05C8B"/>
    <w:multiLevelType w:val="hybridMultilevel"/>
    <w:tmpl w:val="00F89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466A36"/>
    <w:multiLevelType w:val="hybridMultilevel"/>
    <w:tmpl w:val="C2E8C3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233668"/>
    <w:multiLevelType w:val="hybridMultilevel"/>
    <w:tmpl w:val="D346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A38631C"/>
    <w:multiLevelType w:val="hybridMultilevel"/>
    <w:tmpl w:val="E9E0E3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72831B2"/>
    <w:multiLevelType w:val="hybridMultilevel"/>
    <w:tmpl w:val="4FCE2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5C6584"/>
    <w:multiLevelType w:val="hybridMultilevel"/>
    <w:tmpl w:val="0B16B24E"/>
    <w:lvl w:ilvl="0" w:tplc="37FE86F6">
      <w:start w:val="1"/>
      <w:numFmt w:val="decimal"/>
      <w:lvlText w:val="%1."/>
      <w:lvlJc w:val="left"/>
      <w:pPr>
        <w:ind w:left="111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3">
    <w:abstractNumId w:val="8"/>
  </w:num>
  <w:num w:numId="4">
    <w:abstractNumId w:val="1"/>
  </w:num>
  <w:num w:numId="5">
    <w:abstractNumId w:val="6"/>
  </w:num>
  <w:num w:numId="6">
    <w:abstractNumId w:val="4"/>
  </w:num>
  <w:num w:numId="7">
    <w:abstractNumId w:val="11"/>
  </w:num>
  <w:num w:numId="8">
    <w:abstractNumId w:val="10"/>
  </w:num>
  <w:num w:numId="9">
    <w:abstractNumId w:val="9"/>
  </w:num>
  <w:num w:numId="10">
    <w:abstractNumId w:val="7"/>
  </w:num>
  <w:num w:numId="11">
    <w:abstractNumId w:val="2"/>
  </w:num>
  <w:num w:numId="12">
    <w:abstractNumId w:val="5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4E24"/>
    <w:rsid w:val="000074F4"/>
    <w:rsid w:val="0001300E"/>
    <w:rsid w:val="00036C2E"/>
    <w:rsid w:val="00036FE3"/>
    <w:rsid w:val="00056C26"/>
    <w:rsid w:val="000633C8"/>
    <w:rsid w:val="00072A52"/>
    <w:rsid w:val="00080859"/>
    <w:rsid w:val="000B1F7C"/>
    <w:rsid w:val="000E0A67"/>
    <w:rsid w:val="000E2591"/>
    <w:rsid w:val="00131EFC"/>
    <w:rsid w:val="0016307B"/>
    <w:rsid w:val="00164C9A"/>
    <w:rsid w:val="001B2014"/>
    <w:rsid w:val="001B5E60"/>
    <w:rsid w:val="001B716E"/>
    <w:rsid w:val="001E4B8D"/>
    <w:rsid w:val="001F68A9"/>
    <w:rsid w:val="00200919"/>
    <w:rsid w:val="00233C23"/>
    <w:rsid w:val="00267549"/>
    <w:rsid w:val="00273037"/>
    <w:rsid w:val="00293F45"/>
    <w:rsid w:val="00294A89"/>
    <w:rsid w:val="0034113D"/>
    <w:rsid w:val="00356501"/>
    <w:rsid w:val="00362971"/>
    <w:rsid w:val="00363E6C"/>
    <w:rsid w:val="00384A96"/>
    <w:rsid w:val="00396181"/>
    <w:rsid w:val="003B1337"/>
    <w:rsid w:val="00425E43"/>
    <w:rsid w:val="00444931"/>
    <w:rsid w:val="00454731"/>
    <w:rsid w:val="004A0166"/>
    <w:rsid w:val="004A616E"/>
    <w:rsid w:val="004F1FA8"/>
    <w:rsid w:val="00512AF6"/>
    <w:rsid w:val="005138A7"/>
    <w:rsid w:val="00520291"/>
    <w:rsid w:val="00526CA6"/>
    <w:rsid w:val="00540A2A"/>
    <w:rsid w:val="00564A55"/>
    <w:rsid w:val="005A5BBA"/>
    <w:rsid w:val="005C38C2"/>
    <w:rsid w:val="005D0500"/>
    <w:rsid w:val="005E2DB5"/>
    <w:rsid w:val="005E783D"/>
    <w:rsid w:val="005F2EF3"/>
    <w:rsid w:val="00601949"/>
    <w:rsid w:val="006053D6"/>
    <w:rsid w:val="006245AF"/>
    <w:rsid w:val="0063077A"/>
    <w:rsid w:val="00633898"/>
    <w:rsid w:val="00642BD3"/>
    <w:rsid w:val="00650194"/>
    <w:rsid w:val="00654965"/>
    <w:rsid w:val="00656B06"/>
    <w:rsid w:val="006D273E"/>
    <w:rsid w:val="006F5FC7"/>
    <w:rsid w:val="00716949"/>
    <w:rsid w:val="00727A04"/>
    <w:rsid w:val="00741CC0"/>
    <w:rsid w:val="00772898"/>
    <w:rsid w:val="007C2F34"/>
    <w:rsid w:val="007D746C"/>
    <w:rsid w:val="00847824"/>
    <w:rsid w:val="008743A6"/>
    <w:rsid w:val="00884C74"/>
    <w:rsid w:val="008C1F35"/>
    <w:rsid w:val="008C635C"/>
    <w:rsid w:val="008C6EFC"/>
    <w:rsid w:val="0090743F"/>
    <w:rsid w:val="00920DA8"/>
    <w:rsid w:val="00930BDF"/>
    <w:rsid w:val="009500C7"/>
    <w:rsid w:val="0095772E"/>
    <w:rsid w:val="009731EB"/>
    <w:rsid w:val="0098723D"/>
    <w:rsid w:val="009877FA"/>
    <w:rsid w:val="009A65C3"/>
    <w:rsid w:val="009D116F"/>
    <w:rsid w:val="009F595A"/>
    <w:rsid w:val="00A22EFD"/>
    <w:rsid w:val="00A35F8C"/>
    <w:rsid w:val="00A44CA4"/>
    <w:rsid w:val="00A74475"/>
    <w:rsid w:val="00A96AE9"/>
    <w:rsid w:val="00AF5D3A"/>
    <w:rsid w:val="00AF62DA"/>
    <w:rsid w:val="00B11FE5"/>
    <w:rsid w:val="00B25EC1"/>
    <w:rsid w:val="00B74FD4"/>
    <w:rsid w:val="00B85E5B"/>
    <w:rsid w:val="00B87583"/>
    <w:rsid w:val="00BA018D"/>
    <w:rsid w:val="00BA0367"/>
    <w:rsid w:val="00BA7045"/>
    <w:rsid w:val="00BC4E24"/>
    <w:rsid w:val="00BE282B"/>
    <w:rsid w:val="00BF4346"/>
    <w:rsid w:val="00C010AF"/>
    <w:rsid w:val="00C0507B"/>
    <w:rsid w:val="00C11C88"/>
    <w:rsid w:val="00C227D1"/>
    <w:rsid w:val="00C52BCC"/>
    <w:rsid w:val="00C539F6"/>
    <w:rsid w:val="00C721E0"/>
    <w:rsid w:val="00C77587"/>
    <w:rsid w:val="00CA14AC"/>
    <w:rsid w:val="00CE184C"/>
    <w:rsid w:val="00CE7C98"/>
    <w:rsid w:val="00CF2FF9"/>
    <w:rsid w:val="00CF4FE3"/>
    <w:rsid w:val="00D061E8"/>
    <w:rsid w:val="00D06448"/>
    <w:rsid w:val="00D23234"/>
    <w:rsid w:val="00D40F43"/>
    <w:rsid w:val="00D419BD"/>
    <w:rsid w:val="00D42CCB"/>
    <w:rsid w:val="00D478A8"/>
    <w:rsid w:val="00D80686"/>
    <w:rsid w:val="00DB0659"/>
    <w:rsid w:val="00DD5D3D"/>
    <w:rsid w:val="00E414E5"/>
    <w:rsid w:val="00E466B0"/>
    <w:rsid w:val="00E63C30"/>
    <w:rsid w:val="00E72DBC"/>
    <w:rsid w:val="00E730C3"/>
    <w:rsid w:val="00E800E5"/>
    <w:rsid w:val="00EA4697"/>
    <w:rsid w:val="00EC5D04"/>
    <w:rsid w:val="00EE5912"/>
    <w:rsid w:val="00EF6594"/>
    <w:rsid w:val="00F029AD"/>
    <w:rsid w:val="00F10618"/>
    <w:rsid w:val="00F12C6D"/>
    <w:rsid w:val="00F210E8"/>
    <w:rsid w:val="00F25B8B"/>
    <w:rsid w:val="00F30006"/>
    <w:rsid w:val="00F41C9D"/>
    <w:rsid w:val="00F44696"/>
    <w:rsid w:val="00F60CBD"/>
    <w:rsid w:val="00F7579E"/>
    <w:rsid w:val="00F772C2"/>
    <w:rsid w:val="00F80FB5"/>
    <w:rsid w:val="00F95B6F"/>
    <w:rsid w:val="00FA13E3"/>
    <w:rsid w:val="00FA4169"/>
    <w:rsid w:val="00FB5968"/>
    <w:rsid w:val="00FB7CCB"/>
    <w:rsid w:val="00FC3C0C"/>
    <w:rsid w:val="00FD1C97"/>
    <w:rsid w:val="00FD6641"/>
    <w:rsid w:val="00FE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E24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2AF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716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12AF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B716E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customStyle="1" w:styleId="Style1">
    <w:name w:val="Style1"/>
    <w:basedOn w:val="Normal"/>
    <w:uiPriority w:val="99"/>
    <w:rsid w:val="00BC4E24"/>
    <w:pPr>
      <w:widowControl w:val="0"/>
      <w:autoSpaceDE w:val="0"/>
      <w:autoSpaceDN w:val="0"/>
      <w:adjustRightInd w:val="0"/>
      <w:spacing w:line="482" w:lineRule="exact"/>
      <w:ind w:hanging="274"/>
      <w:jc w:val="both"/>
    </w:pPr>
  </w:style>
  <w:style w:type="paragraph" w:customStyle="1" w:styleId="Style2">
    <w:name w:val="Style2"/>
    <w:basedOn w:val="Normal"/>
    <w:uiPriority w:val="99"/>
    <w:rsid w:val="00BC4E24"/>
    <w:pPr>
      <w:widowControl w:val="0"/>
      <w:autoSpaceDE w:val="0"/>
      <w:autoSpaceDN w:val="0"/>
      <w:adjustRightInd w:val="0"/>
      <w:spacing w:line="484" w:lineRule="exact"/>
      <w:ind w:firstLine="562"/>
      <w:jc w:val="both"/>
    </w:pPr>
  </w:style>
  <w:style w:type="paragraph" w:customStyle="1" w:styleId="Style5">
    <w:name w:val="Style5"/>
    <w:basedOn w:val="Normal"/>
    <w:uiPriority w:val="99"/>
    <w:rsid w:val="00BC4E24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DefaultParagraphFont"/>
    <w:uiPriority w:val="99"/>
    <w:rsid w:val="00BC4E24"/>
    <w:rPr>
      <w:rFonts w:ascii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99"/>
    <w:qFormat/>
    <w:rsid w:val="00BC4E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BC4E24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BC4E24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BC4E2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C4E2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C4E2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C4E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ablecaption">
    <w:name w:val="Table caption_"/>
    <w:basedOn w:val="DefaultParagraphFont"/>
    <w:link w:val="Tablecaption1"/>
    <w:uiPriority w:val="99"/>
    <w:locked/>
    <w:rsid w:val="0063077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63077A"/>
  </w:style>
  <w:style w:type="paragraph" w:customStyle="1" w:styleId="Tablecaption1">
    <w:name w:val="Table caption1"/>
    <w:basedOn w:val="Normal"/>
    <w:link w:val="Tablecaption"/>
    <w:uiPriority w:val="99"/>
    <w:rsid w:val="0063077A"/>
    <w:pPr>
      <w:shd w:val="clear" w:color="auto" w:fill="FFFFFF"/>
      <w:spacing w:line="288" w:lineRule="exact"/>
      <w:jc w:val="center"/>
    </w:pPr>
    <w:rPr>
      <w:rFonts w:eastAsia="Calibri"/>
      <w:b/>
      <w:bCs/>
      <w:sz w:val="23"/>
      <w:szCs w:val="23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806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0686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D806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1E4B8D"/>
    <w:rPr>
      <w:lang w:eastAsia="en-US"/>
    </w:rPr>
  </w:style>
  <w:style w:type="paragraph" w:customStyle="1" w:styleId="Style11">
    <w:name w:val="Style11"/>
    <w:basedOn w:val="Normal"/>
    <w:uiPriority w:val="99"/>
    <w:rsid w:val="001E4B8D"/>
    <w:pPr>
      <w:widowControl w:val="0"/>
      <w:autoSpaceDE w:val="0"/>
      <w:autoSpaceDN w:val="0"/>
      <w:adjustRightInd w:val="0"/>
      <w:spacing w:line="211" w:lineRule="exact"/>
      <w:ind w:firstLine="82"/>
      <w:jc w:val="both"/>
    </w:pPr>
    <w:rPr>
      <w:rFonts w:ascii="Segoe UI" w:hAnsi="Segoe UI" w:cs="Segoe UI"/>
    </w:rPr>
  </w:style>
  <w:style w:type="paragraph" w:customStyle="1" w:styleId="Style12">
    <w:name w:val="Style12"/>
    <w:basedOn w:val="Normal"/>
    <w:uiPriority w:val="99"/>
    <w:rsid w:val="001E4B8D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Segoe UI" w:hAnsi="Segoe UI" w:cs="Segoe UI"/>
    </w:rPr>
  </w:style>
  <w:style w:type="paragraph" w:customStyle="1" w:styleId="Style13">
    <w:name w:val="Style13"/>
    <w:basedOn w:val="Normal"/>
    <w:uiPriority w:val="99"/>
    <w:rsid w:val="001E4B8D"/>
    <w:pPr>
      <w:widowControl w:val="0"/>
      <w:autoSpaceDE w:val="0"/>
      <w:autoSpaceDN w:val="0"/>
      <w:adjustRightInd w:val="0"/>
      <w:spacing w:line="214" w:lineRule="exact"/>
      <w:ind w:firstLine="235"/>
    </w:pPr>
    <w:rPr>
      <w:rFonts w:ascii="Segoe UI" w:hAnsi="Segoe UI" w:cs="Segoe UI"/>
    </w:rPr>
  </w:style>
  <w:style w:type="paragraph" w:customStyle="1" w:styleId="Style14">
    <w:name w:val="Style14"/>
    <w:basedOn w:val="Normal"/>
    <w:uiPriority w:val="99"/>
    <w:rsid w:val="001E4B8D"/>
    <w:pPr>
      <w:widowControl w:val="0"/>
      <w:autoSpaceDE w:val="0"/>
      <w:autoSpaceDN w:val="0"/>
      <w:adjustRightInd w:val="0"/>
      <w:spacing w:line="216" w:lineRule="exact"/>
      <w:ind w:firstLine="163"/>
    </w:pPr>
    <w:rPr>
      <w:rFonts w:ascii="Segoe UI" w:hAnsi="Segoe UI" w:cs="Segoe UI"/>
    </w:rPr>
  </w:style>
  <w:style w:type="paragraph" w:customStyle="1" w:styleId="Style15">
    <w:name w:val="Style15"/>
    <w:basedOn w:val="Normal"/>
    <w:uiPriority w:val="99"/>
    <w:rsid w:val="001E4B8D"/>
    <w:pPr>
      <w:widowControl w:val="0"/>
      <w:autoSpaceDE w:val="0"/>
      <w:autoSpaceDN w:val="0"/>
      <w:adjustRightInd w:val="0"/>
      <w:spacing w:line="211" w:lineRule="exact"/>
      <w:jc w:val="center"/>
    </w:pPr>
    <w:rPr>
      <w:rFonts w:ascii="Segoe UI" w:hAnsi="Segoe UI" w:cs="Segoe UI"/>
    </w:rPr>
  </w:style>
  <w:style w:type="character" w:customStyle="1" w:styleId="FontStyle18">
    <w:name w:val="Font Style18"/>
    <w:basedOn w:val="DefaultParagraphFont"/>
    <w:uiPriority w:val="99"/>
    <w:rsid w:val="001E4B8D"/>
    <w:rPr>
      <w:rFonts w:ascii="Segoe UI" w:hAnsi="Segoe UI" w:cs="Segoe UI"/>
      <w:b/>
      <w:bCs/>
      <w:sz w:val="16"/>
      <w:szCs w:val="16"/>
    </w:rPr>
  </w:style>
  <w:style w:type="character" w:customStyle="1" w:styleId="FontStyle25">
    <w:name w:val="Font Style25"/>
    <w:basedOn w:val="DefaultParagraphFont"/>
    <w:uiPriority w:val="99"/>
    <w:rsid w:val="001E4B8D"/>
    <w:rPr>
      <w:rFonts w:ascii="Segoe UI" w:hAnsi="Segoe UI" w:cs="Segoe UI"/>
      <w:spacing w:val="20"/>
      <w:sz w:val="10"/>
      <w:szCs w:val="10"/>
    </w:rPr>
  </w:style>
  <w:style w:type="character" w:customStyle="1" w:styleId="FontStyle26">
    <w:name w:val="Font Style26"/>
    <w:basedOn w:val="DefaultParagraphFont"/>
    <w:uiPriority w:val="99"/>
    <w:rsid w:val="001E4B8D"/>
    <w:rPr>
      <w:rFonts w:ascii="Segoe UI" w:hAnsi="Segoe UI" w:cs="Segoe UI"/>
      <w:sz w:val="16"/>
      <w:szCs w:val="16"/>
    </w:rPr>
  </w:style>
  <w:style w:type="character" w:customStyle="1" w:styleId="FontStyle27">
    <w:name w:val="Font Style27"/>
    <w:basedOn w:val="DefaultParagraphFont"/>
    <w:uiPriority w:val="99"/>
    <w:rsid w:val="001E4B8D"/>
    <w:rPr>
      <w:rFonts w:ascii="Segoe UI" w:hAnsi="Segoe UI" w:cs="Segoe UI"/>
      <w:sz w:val="18"/>
      <w:szCs w:val="18"/>
    </w:rPr>
  </w:style>
  <w:style w:type="character" w:customStyle="1" w:styleId="FontStyle28">
    <w:name w:val="Font Style28"/>
    <w:basedOn w:val="DefaultParagraphFont"/>
    <w:uiPriority w:val="99"/>
    <w:rsid w:val="001E4B8D"/>
    <w:rPr>
      <w:rFonts w:ascii="Segoe UI" w:hAnsi="Segoe UI" w:cs="Segoe UI"/>
      <w:sz w:val="8"/>
      <w:szCs w:val="8"/>
    </w:rPr>
  </w:style>
  <w:style w:type="character" w:customStyle="1" w:styleId="FontStyle30">
    <w:name w:val="Font Style30"/>
    <w:basedOn w:val="DefaultParagraphFont"/>
    <w:uiPriority w:val="99"/>
    <w:rsid w:val="001E4B8D"/>
    <w:rPr>
      <w:rFonts w:ascii="Segoe UI" w:hAnsi="Segoe UI" w:cs="Segoe UI"/>
      <w:sz w:val="8"/>
      <w:szCs w:val="8"/>
    </w:rPr>
  </w:style>
  <w:style w:type="character" w:customStyle="1" w:styleId="FontStyle13">
    <w:name w:val="Font Style13"/>
    <w:basedOn w:val="DefaultParagraphFont"/>
    <w:uiPriority w:val="99"/>
    <w:rsid w:val="00293F45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11">
    <w:name w:val="Font Style11"/>
    <w:basedOn w:val="DefaultParagraphFont"/>
    <w:uiPriority w:val="99"/>
    <w:rsid w:val="00847824"/>
    <w:rPr>
      <w:rFonts w:ascii="Bookman Old Style" w:hAnsi="Bookman Old Style" w:cs="Bookman Old Style"/>
      <w:b/>
      <w:bCs/>
      <w:sz w:val="14"/>
      <w:szCs w:val="14"/>
    </w:rPr>
  </w:style>
  <w:style w:type="paragraph" w:customStyle="1" w:styleId="Style4">
    <w:name w:val="Style4"/>
    <w:basedOn w:val="Normal"/>
    <w:uiPriority w:val="99"/>
    <w:rsid w:val="006F5FC7"/>
    <w:pPr>
      <w:widowControl w:val="0"/>
      <w:autoSpaceDE w:val="0"/>
      <w:autoSpaceDN w:val="0"/>
      <w:adjustRightInd w:val="0"/>
      <w:spacing w:line="211" w:lineRule="exact"/>
      <w:ind w:firstLine="350"/>
    </w:pPr>
    <w:rPr>
      <w:rFonts w:ascii="Arial" w:hAnsi="Arial" w:cs="Arial"/>
    </w:rPr>
  </w:style>
  <w:style w:type="paragraph" w:customStyle="1" w:styleId="Style6">
    <w:name w:val="Style6"/>
    <w:basedOn w:val="Normal"/>
    <w:uiPriority w:val="99"/>
    <w:rsid w:val="006F5FC7"/>
    <w:pPr>
      <w:widowControl w:val="0"/>
      <w:autoSpaceDE w:val="0"/>
      <w:autoSpaceDN w:val="0"/>
      <w:adjustRightInd w:val="0"/>
      <w:spacing w:line="211" w:lineRule="exact"/>
      <w:ind w:firstLine="418"/>
      <w:jc w:val="both"/>
    </w:pPr>
    <w:rPr>
      <w:rFonts w:ascii="Arial" w:hAnsi="Arial" w:cs="Arial"/>
    </w:rPr>
  </w:style>
  <w:style w:type="paragraph" w:customStyle="1" w:styleId="Style8">
    <w:name w:val="Style8"/>
    <w:basedOn w:val="Normal"/>
    <w:uiPriority w:val="99"/>
    <w:rsid w:val="006F5FC7"/>
    <w:pPr>
      <w:widowControl w:val="0"/>
      <w:autoSpaceDE w:val="0"/>
      <w:autoSpaceDN w:val="0"/>
      <w:adjustRightInd w:val="0"/>
      <w:spacing w:line="214" w:lineRule="exact"/>
      <w:ind w:firstLine="288"/>
      <w:jc w:val="both"/>
    </w:pPr>
    <w:rPr>
      <w:rFonts w:ascii="Arial" w:hAnsi="Arial" w:cs="Arial"/>
    </w:rPr>
  </w:style>
  <w:style w:type="paragraph" w:customStyle="1" w:styleId="Style9">
    <w:name w:val="Style9"/>
    <w:basedOn w:val="Normal"/>
    <w:uiPriority w:val="99"/>
    <w:rsid w:val="006F5FC7"/>
    <w:pPr>
      <w:widowControl w:val="0"/>
      <w:autoSpaceDE w:val="0"/>
      <w:autoSpaceDN w:val="0"/>
      <w:adjustRightInd w:val="0"/>
      <w:spacing w:line="216" w:lineRule="exact"/>
      <w:jc w:val="right"/>
    </w:pPr>
    <w:rPr>
      <w:rFonts w:ascii="Arial" w:hAnsi="Arial" w:cs="Arial"/>
    </w:rPr>
  </w:style>
  <w:style w:type="character" w:customStyle="1" w:styleId="FontStyle14">
    <w:name w:val="Font Style14"/>
    <w:basedOn w:val="DefaultParagraphFont"/>
    <w:uiPriority w:val="99"/>
    <w:rsid w:val="006F5FC7"/>
    <w:rPr>
      <w:rFonts w:ascii="Microsoft Sans Serif" w:hAnsi="Microsoft Sans Serif" w:cs="Microsoft Sans Serif"/>
      <w:sz w:val="26"/>
      <w:szCs w:val="26"/>
    </w:rPr>
  </w:style>
  <w:style w:type="character" w:customStyle="1" w:styleId="FontStyle15">
    <w:name w:val="Font Style15"/>
    <w:basedOn w:val="DefaultParagraphFont"/>
    <w:uiPriority w:val="99"/>
    <w:rsid w:val="006F5FC7"/>
    <w:rPr>
      <w:rFonts w:ascii="Arial" w:hAnsi="Arial" w:cs="Arial"/>
      <w:spacing w:val="20"/>
      <w:sz w:val="12"/>
      <w:szCs w:val="12"/>
    </w:rPr>
  </w:style>
  <w:style w:type="character" w:customStyle="1" w:styleId="FontStyle16">
    <w:name w:val="Font Style16"/>
    <w:basedOn w:val="DefaultParagraphFont"/>
    <w:uiPriority w:val="99"/>
    <w:rsid w:val="006F5FC7"/>
    <w:rPr>
      <w:rFonts w:ascii="Arial" w:hAnsi="Arial" w:cs="Arial"/>
      <w:sz w:val="18"/>
      <w:szCs w:val="18"/>
    </w:rPr>
  </w:style>
  <w:style w:type="character" w:customStyle="1" w:styleId="FontStyle17">
    <w:name w:val="Font Style17"/>
    <w:basedOn w:val="DefaultParagraphFont"/>
    <w:uiPriority w:val="99"/>
    <w:rsid w:val="006F5FC7"/>
    <w:rPr>
      <w:rFonts w:ascii="Arial" w:hAnsi="Arial" w:cs="Arial"/>
      <w:sz w:val="14"/>
      <w:szCs w:val="14"/>
    </w:rPr>
  </w:style>
  <w:style w:type="paragraph" w:styleId="Bibliography">
    <w:name w:val="Bibliography"/>
    <w:basedOn w:val="Normal"/>
    <w:next w:val="Normal"/>
    <w:uiPriority w:val="99"/>
    <w:rsid w:val="00512AF6"/>
  </w:style>
  <w:style w:type="character" w:customStyle="1" w:styleId="hps">
    <w:name w:val="hps"/>
    <w:basedOn w:val="DefaultParagraphFont"/>
    <w:uiPriority w:val="99"/>
    <w:rsid w:val="00C77587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AF5D3A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7C2F34"/>
    <w:pPr>
      <w:spacing w:after="429"/>
      <w:ind w:left="171" w:right="171"/>
      <w:jc w:val="both"/>
    </w:pPr>
  </w:style>
  <w:style w:type="character" w:customStyle="1" w:styleId="alt-edited1">
    <w:name w:val="alt-edited1"/>
    <w:basedOn w:val="DefaultParagraphFont"/>
    <w:uiPriority w:val="99"/>
    <w:rsid w:val="00F95B6F"/>
    <w:rPr>
      <w:rFonts w:cs="Times New Roman"/>
      <w:color w:val="4D90F0"/>
    </w:rPr>
  </w:style>
  <w:style w:type="character" w:styleId="PageNumber">
    <w:name w:val="page number"/>
    <w:basedOn w:val="DefaultParagraphFont"/>
    <w:uiPriority w:val="99"/>
    <w:rsid w:val="0095772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ma.ivso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255</TotalTime>
  <Pages>9</Pages>
  <Words>2447</Words>
  <Characters>13953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admin</cp:lastModifiedBy>
  <cp:revision>38</cp:revision>
  <cp:lastPrinted>2014-10-09T12:10:00Z</cp:lastPrinted>
  <dcterms:created xsi:type="dcterms:W3CDTF">2014-10-09T10:21:00Z</dcterms:created>
  <dcterms:modified xsi:type="dcterms:W3CDTF">2014-10-31T18:53:00Z</dcterms:modified>
</cp:coreProperties>
</file>